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89C" w:rsidRDefault="001E689C" w:rsidP="006D517B">
      <w:pPr>
        <w:tabs>
          <w:tab w:val="left" w:pos="600"/>
          <w:tab w:val="left" w:pos="800"/>
          <w:tab w:val="left" w:pos="1300"/>
        </w:tabs>
      </w:pPr>
    </w:p>
    <w:p w:rsidR="001E689C" w:rsidRPr="00CB62CE" w:rsidRDefault="001E689C" w:rsidP="00EB088A">
      <w:pPr>
        <w:pStyle w:val="Heading1"/>
        <w:ind w:left="5387"/>
        <w:rPr>
          <w:b w:val="0"/>
          <w:bCs/>
          <w:iCs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1E689C" w:rsidRDefault="001E689C" w:rsidP="0088452B">
                  <w:r w:rsidRPr="00243BB6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1E689C" w:rsidRPr="00CB0C59" w:rsidRDefault="001E689C" w:rsidP="00EB088A">
      <w:pPr>
        <w:pStyle w:val="Heading1"/>
        <w:ind w:left="5387"/>
        <w:rPr>
          <w:bCs/>
          <w:iCs w:val="0"/>
          <w:sz w:val="24"/>
        </w:rPr>
      </w:pPr>
    </w:p>
    <w:p w:rsidR="001E689C" w:rsidRDefault="001E689C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1E689C" w:rsidRDefault="001E689C" w:rsidP="00EB088A">
      <w:pPr>
        <w:jc w:val="center"/>
        <w:rPr>
          <w:b/>
          <w:sz w:val="24"/>
        </w:rPr>
      </w:pPr>
    </w:p>
    <w:p w:rsidR="001E689C" w:rsidRDefault="001E689C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1E689C" w:rsidRPr="001620AE" w:rsidRDefault="001E689C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E689C" w:rsidRPr="001620AE" w:rsidRDefault="001E689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1E689C" w:rsidRPr="00160D27" w:rsidRDefault="001E689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1E689C" w:rsidRPr="001620AE" w:rsidRDefault="001E689C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Pr="001620AE">
        <w:rPr>
          <w:rFonts w:ascii="Liberation Serif" w:hAnsi="Liberation Serif"/>
          <w:sz w:val="28"/>
          <w:szCs w:val="28"/>
        </w:rPr>
        <w:t xml:space="preserve">от </w:t>
      </w:r>
      <w:r w:rsidRPr="00C35DD7">
        <w:rPr>
          <w:rFonts w:ascii="Liberation Serif" w:hAnsi="Liberation Serif"/>
          <w:sz w:val="28"/>
          <w:szCs w:val="28"/>
        </w:rPr>
        <w:t xml:space="preserve">                        </w:t>
      </w:r>
      <w:r w:rsidRPr="001620AE">
        <w:rPr>
          <w:rFonts w:ascii="Liberation Serif" w:hAnsi="Liberation Serif"/>
          <w:sz w:val="28"/>
          <w:szCs w:val="28"/>
        </w:rPr>
        <w:t>№</w:t>
      </w:r>
    </w:p>
    <w:p w:rsidR="001E689C" w:rsidRPr="001F1590" w:rsidRDefault="001E689C" w:rsidP="00133698">
      <w:pPr>
        <w:rPr>
          <w:sz w:val="28"/>
          <w:szCs w:val="28"/>
        </w:rPr>
      </w:pPr>
    </w:p>
    <w:p w:rsidR="001E689C" w:rsidRPr="006E4030" w:rsidRDefault="001E689C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6E4030">
        <w:rPr>
          <w:rFonts w:ascii="Liberation Serif" w:hAnsi="Liberation Serif"/>
          <w:sz w:val="28"/>
          <w:szCs w:val="28"/>
        </w:rPr>
        <w:t>О внесении изменений в решение Думы Каменск-Уральского городского округа от 11.12.2024 № 430 «О бюджете Каменск-Уральского городского округа на 2025 год и плановый период 2026 и 2027 годов»</w:t>
      </w:r>
    </w:p>
    <w:p w:rsidR="001E689C" w:rsidRPr="00FE229C" w:rsidRDefault="001E689C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FF6600"/>
          <w:sz w:val="28"/>
          <w:szCs w:val="28"/>
        </w:rPr>
      </w:pPr>
    </w:p>
    <w:p w:rsidR="001E689C" w:rsidRPr="00154EB3" w:rsidRDefault="001E689C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54EB3">
        <w:rPr>
          <w:rFonts w:ascii="Liberation Serif" w:hAnsi="Liberation Serif" w:cs="Liberation Serif"/>
          <w:sz w:val="28"/>
          <w:szCs w:val="28"/>
        </w:rPr>
        <w:t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          от 27.11.2013 № 214 (в редакции решений Городской Думы города Каменска-Уральского от 01.08.2014 № 318, от 18.03.2015 № 404, от 30.03.2016 № 539,      от 18.10.2017 № 257, от 27.12.2017 № 291, от 25.07.2018 № 378, от 18.09.2019        № 554, р</w:t>
      </w:r>
      <w:hyperlink r:id="rId8" w:history="1">
        <w:r w:rsidRPr="00154EB3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154EB3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32, от 29.03.2023 № 204, от 21.02.2024 № 320,                от 16.10.2024 № 408, от 19.02.2025 № 449), и статьей 22 Устава муниципального образования Каменск-Уральский городской округ Свердловской области,  принимая во внимание абзац третий пункта 3 статьи 92.1 Бюджетного кодекса Российской Федерации, Дума Каменск-Уральского городского округа</w:t>
      </w:r>
    </w:p>
    <w:p w:rsidR="001E689C" w:rsidRPr="00154EB3" w:rsidRDefault="001E689C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54EB3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1E689C" w:rsidRPr="008C1397" w:rsidRDefault="001E689C" w:rsidP="00E82F40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8C1397">
        <w:rPr>
          <w:rFonts w:ascii="Liberation Serif" w:hAnsi="Liberation Serif" w:cs="Times New Roman"/>
          <w:sz w:val="28"/>
          <w:szCs w:val="28"/>
        </w:rPr>
        <w:t>1. Внести в решение Думы Каменск-Уральского городского округа            от  11.12.</w:t>
      </w:r>
      <w:r>
        <w:rPr>
          <w:rFonts w:ascii="Liberation Serif" w:hAnsi="Liberation Serif" w:cs="Times New Roman"/>
          <w:sz w:val="28"/>
          <w:szCs w:val="28"/>
        </w:rPr>
        <w:t>2024  № 430 (в  редакции решений</w:t>
      </w:r>
      <w:r w:rsidRPr="008C1397">
        <w:rPr>
          <w:rFonts w:ascii="Liberation Serif" w:hAnsi="Liberation Serif" w:cs="Times New Roman"/>
          <w:sz w:val="28"/>
          <w:szCs w:val="28"/>
        </w:rPr>
        <w:t xml:space="preserve"> Думы Каменск-Уральского городского округа от 19.02.2025 № 448, от 23.04.2025 № 475) «</w:t>
      </w:r>
      <w:r w:rsidRPr="008C1397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2025 год и плановый период 2026 и 2027 годов</w:t>
      </w:r>
      <w:r w:rsidRPr="008C1397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1E689C" w:rsidRPr="00552CF1" w:rsidRDefault="001E689C" w:rsidP="00DB01C7">
      <w:pPr>
        <w:pStyle w:val="Standard"/>
        <w:tabs>
          <w:tab w:val="left" w:pos="36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 xml:space="preserve">1) подпункт 1 </w:t>
      </w:r>
      <w:r w:rsidRPr="00552CF1">
        <w:rPr>
          <w:rFonts w:ascii="Liberation Serif" w:hAnsi="Liberation Serif" w:cs="Liberation Serif"/>
          <w:color w:val="000000"/>
          <w:sz w:val="28"/>
          <w:szCs w:val="28"/>
        </w:rPr>
        <w:t>пункта 1 решения изложить в следующей редакции:</w:t>
      </w:r>
    </w:p>
    <w:p w:rsidR="001E689C" w:rsidRPr="00552CF1" w:rsidRDefault="001E689C" w:rsidP="00552CF1">
      <w:pPr>
        <w:pStyle w:val="Standard"/>
        <w:tabs>
          <w:tab w:val="left" w:pos="709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 w:cs="Liberation Serif"/>
          <w:color w:val="000000"/>
          <w:sz w:val="28"/>
          <w:szCs w:val="28"/>
        </w:rPr>
        <w:t>« 1) 11 022 057,0 тысяч рублей на 2025 год</w:t>
      </w:r>
      <w:r w:rsidRPr="00552CF1">
        <w:rPr>
          <w:rFonts w:ascii="Liberation Serif" w:hAnsi="Liberation Serif"/>
          <w:color w:val="000000"/>
          <w:sz w:val="28"/>
          <w:szCs w:val="28"/>
        </w:rPr>
        <w:t>;»;</w:t>
      </w:r>
    </w:p>
    <w:p w:rsidR="001E689C" w:rsidRPr="00552CF1" w:rsidRDefault="001E689C" w:rsidP="00DB01C7">
      <w:pPr>
        <w:pStyle w:val="Standard"/>
        <w:tabs>
          <w:tab w:val="left" w:pos="2410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 xml:space="preserve">          2)  подпункт 1 </w:t>
      </w:r>
      <w:r w:rsidRPr="00552CF1">
        <w:rPr>
          <w:rFonts w:ascii="Liberation Serif" w:hAnsi="Liberation Serif" w:cs="Liberation Serif"/>
          <w:color w:val="000000"/>
          <w:sz w:val="28"/>
          <w:szCs w:val="28"/>
        </w:rPr>
        <w:t>пункта 2 решения изложить в следующей редакции:</w:t>
      </w:r>
    </w:p>
    <w:p w:rsidR="001E689C" w:rsidRPr="00552CF1" w:rsidRDefault="001E689C" w:rsidP="00706853">
      <w:pPr>
        <w:pStyle w:val="Standard"/>
        <w:tabs>
          <w:tab w:val="left" w:pos="709"/>
          <w:tab w:val="left" w:pos="1134"/>
        </w:tabs>
        <w:ind w:left="71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  <w:lang w:eastAsia="ru-RU"/>
        </w:rPr>
        <w:t>« 1) 11</w:t>
      </w:r>
      <w:r w:rsidRPr="00552CF1">
        <w:rPr>
          <w:rFonts w:ascii="Liberation Serif" w:hAnsi="Liberation Serif"/>
          <w:color w:val="000000"/>
          <w:sz w:val="28"/>
          <w:szCs w:val="28"/>
          <w:lang w:val="en-US" w:eastAsia="ru-RU"/>
        </w:rPr>
        <w:t> </w:t>
      </w:r>
      <w:r w:rsidRPr="00552CF1">
        <w:rPr>
          <w:rFonts w:ascii="Liberation Serif" w:hAnsi="Liberation Serif"/>
          <w:color w:val="000000"/>
          <w:sz w:val="28"/>
          <w:szCs w:val="28"/>
          <w:lang w:eastAsia="ru-RU"/>
        </w:rPr>
        <w:t>344</w:t>
      </w:r>
      <w:r w:rsidRPr="00552CF1">
        <w:rPr>
          <w:rFonts w:ascii="Liberation Serif" w:hAnsi="Liberation Serif"/>
          <w:color w:val="000000"/>
          <w:sz w:val="28"/>
          <w:szCs w:val="28"/>
          <w:lang w:val="en-US" w:eastAsia="ru-RU"/>
        </w:rPr>
        <w:t> </w:t>
      </w:r>
      <w:r w:rsidRPr="00552CF1">
        <w:rPr>
          <w:rFonts w:ascii="Liberation Serif" w:hAnsi="Liberation Serif"/>
          <w:color w:val="000000"/>
          <w:sz w:val="28"/>
          <w:szCs w:val="28"/>
          <w:lang w:eastAsia="ru-RU"/>
        </w:rPr>
        <w:t>836,6 тысяч рублей на 2025 год;</w:t>
      </w:r>
      <w:r w:rsidRPr="00552CF1">
        <w:rPr>
          <w:rFonts w:ascii="Liberation Serif" w:hAnsi="Liberation Serif"/>
          <w:color w:val="000000"/>
          <w:sz w:val="28"/>
          <w:szCs w:val="28"/>
        </w:rPr>
        <w:t>»;</w:t>
      </w:r>
    </w:p>
    <w:p w:rsidR="001E689C" w:rsidRPr="00552CF1" w:rsidRDefault="001E689C" w:rsidP="00F32A36">
      <w:pPr>
        <w:pStyle w:val="BodyText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>3) подпункт 1 пункта 3</w:t>
      </w:r>
      <w:r w:rsidRPr="00552CF1">
        <w:rPr>
          <w:rFonts w:ascii="Liberation Serif" w:hAnsi="Liberation Serif" w:cs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1E689C" w:rsidRPr="00552CF1" w:rsidRDefault="001E689C" w:rsidP="004F54A2">
      <w:pPr>
        <w:pStyle w:val="BodyText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>«1) 322 779,6 тысяч рублей на 2025 год;»;</w:t>
      </w:r>
    </w:p>
    <w:p w:rsidR="001E689C" w:rsidRPr="00552CF1" w:rsidRDefault="001E689C" w:rsidP="008E17F3">
      <w:pPr>
        <w:pStyle w:val="BodyText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>4) подпункт 1 пункта 6 изложить в следующей редакции:</w:t>
      </w:r>
    </w:p>
    <w:p w:rsidR="001E689C" w:rsidRPr="00552CF1" w:rsidRDefault="001E689C" w:rsidP="00C619D7">
      <w:pPr>
        <w:pStyle w:val="BodyText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>«1) 885,0 тысяч рублей на 2025 год;»;</w:t>
      </w:r>
    </w:p>
    <w:p w:rsidR="001E689C" w:rsidRPr="00552CF1" w:rsidRDefault="001E689C" w:rsidP="00D77AB4">
      <w:pPr>
        <w:pStyle w:val="BodyText"/>
        <w:tabs>
          <w:tab w:val="left" w:pos="709"/>
        </w:tabs>
        <w:spacing w:after="0"/>
        <w:ind w:left="-100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 xml:space="preserve">            5) подпункт 1</w:t>
      </w:r>
      <w:bookmarkStart w:id="0" w:name="_GoBack"/>
      <w:bookmarkEnd w:id="0"/>
      <w:r w:rsidRPr="00552CF1">
        <w:rPr>
          <w:rFonts w:ascii="Liberation Serif" w:hAnsi="Liberation Serif"/>
          <w:color w:val="000000"/>
          <w:sz w:val="28"/>
          <w:szCs w:val="28"/>
        </w:rPr>
        <w:t xml:space="preserve"> пункта 11 решения изложить в следующей редакции:</w:t>
      </w:r>
    </w:p>
    <w:p w:rsidR="001E689C" w:rsidRPr="00552CF1" w:rsidRDefault="001E689C" w:rsidP="00B61722">
      <w:pPr>
        <w:pStyle w:val="BodyText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52CF1">
        <w:rPr>
          <w:rFonts w:ascii="Liberation Serif" w:hAnsi="Liberation Serif" w:cs="Liberation Serif"/>
          <w:color w:val="000000"/>
          <w:sz w:val="28"/>
          <w:szCs w:val="28"/>
        </w:rPr>
        <w:t>«1) 4 268 946,8 тысяч рублей на 2025 год;»;</w:t>
      </w:r>
    </w:p>
    <w:p w:rsidR="001E689C" w:rsidRPr="00552CF1" w:rsidRDefault="001E689C" w:rsidP="009940B9">
      <w:pPr>
        <w:pStyle w:val="BodyText"/>
        <w:tabs>
          <w:tab w:val="left" w:pos="600"/>
          <w:tab w:val="left" w:pos="709"/>
        </w:tabs>
        <w:spacing w:after="0"/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6</w:t>
      </w:r>
      <w:r w:rsidRPr="00552CF1">
        <w:rPr>
          <w:rFonts w:ascii="Liberation Serif" w:hAnsi="Liberation Serif"/>
          <w:color w:val="000000"/>
          <w:sz w:val="28"/>
          <w:szCs w:val="28"/>
        </w:rPr>
        <w:t>) подпункт 1 пункта 12 решения изложить в следующей редакции:</w:t>
      </w:r>
    </w:p>
    <w:p w:rsidR="001E689C" w:rsidRPr="00552CF1" w:rsidRDefault="001E689C" w:rsidP="00552CF1">
      <w:pPr>
        <w:pStyle w:val="BodyText"/>
        <w:tabs>
          <w:tab w:val="left" w:pos="709"/>
        </w:tabs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>«</w:t>
      </w:r>
      <w:r w:rsidRPr="00552CF1">
        <w:rPr>
          <w:rFonts w:ascii="Liberation Serif" w:hAnsi="Liberation Serif" w:cs="Liberation Serif"/>
          <w:color w:val="000000"/>
          <w:sz w:val="28"/>
          <w:szCs w:val="28"/>
        </w:rPr>
        <w:t>1) 629 964,6 тысяч рублей на 2025 год;</w:t>
      </w:r>
      <w:r w:rsidRPr="00552CF1">
        <w:rPr>
          <w:rFonts w:ascii="Liberation Serif" w:hAnsi="Liberation Serif"/>
          <w:color w:val="000000"/>
          <w:sz w:val="28"/>
          <w:szCs w:val="28"/>
        </w:rPr>
        <w:t>»;</w:t>
      </w:r>
    </w:p>
    <w:p w:rsidR="001E689C" w:rsidRPr="00552CF1" w:rsidRDefault="001E689C" w:rsidP="007937F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>7) подпункт 1 пункта 15 решения изложить в следующей редакции:</w:t>
      </w:r>
    </w:p>
    <w:p w:rsidR="001E689C" w:rsidRPr="00552CF1" w:rsidRDefault="001E689C" w:rsidP="007937F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pacing w:val="-2"/>
          <w:sz w:val="28"/>
          <w:szCs w:val="28"/>
        </w:rPr>
        <w:t>«</w:t>
      </w:r>
      <w:r w:rsidRPr="00552CF1">
        <w:rPr>
          <w:rFonts w:ascii="Liberation Serif" w:hAnsi="Liberation Serif" w:cs="Liberation Serif"/>
          <w:color w:val="000000"/>
          <w:sz w:val="28"/>
          <w:szCs w:val="28"/>
        </w:rPr>
        <w:t>1) 740 198,5 тысяч рублей на 2025 год;»;</w:t>
      </w:r>
    </w:p>
    <w:p w:rsidR="001E689C" w:rsidRPr="00552CF1" w:rsidRDefault="001E689C" w:rsidP="007937F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 xml:space="preserve"> 8) </w:t>
      </w:r>
      <w:r>
        <w:rPr>
          <w:rFonts w:ascii="Liberation Serif" w:hAnsi="Liberation Serif"/>
          <w:color w:val="000000"/>
          <w:sz w:val="28"/>
          <w:szCs w:val="28"/>
        </w:rPr>
        <w:t xml:space="preserve">абзац первый </w:t>
      </w:r>
      <w:r w:rsidRPr="00552CF1">
        <w:rPr>
          <w:rFonts w:ascii="Liberation Serif" w:hAnsi="Liberation Serif"/>
          <w:color w:val="000000"/>
          <w:sz w:val="28"/>
          <w:szCs w:val="28"/>
        </w:rPr>
        <w:t>пункт</w:t>
      </w:r>
      <w:r>
        <w:rPr>
          <w:rFonts w:ascii="Liberation Serif" w:hAnsi="Liberation Serif"/>
          <w:color w:val="000000"/>
          <w:sz w:val="28"/>
          <w:szCs w:val="28"/>
        </w:rPr>
        <w:t>а</w:t>
      </w:r>
      <w:r w:rsidRPr="00552CF1">
        <w:rPr>
          <w:rFonts w:ascii="Liberation Serif" w:hAnsi="Liberation Serif"/>
          <w:color w:val="000000"/>
          <w:sz w:val="28"/>
          <w:szCs w:val="28"/>
        </w:rPr>
        <w:t> 17 решения изложить в следующей редакции:</w:t>
      </w:r>
    </w:p>
    <w:p w:rsidR="001E689C" w:rsidRPr="00552CF1" w:rsidRDefault="001E689C" w:rsidP="00136173">
      <w:pPr>
        <w:tabs>
          <w:tab w:val="left" w:pos="500"/>
          <w:tab w:val="left" w:pos="700"/>
          <w:tab w:val="left" w:pos="90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         </w:t>
      </w:r>
      <w:r w:rsidRPr="00552CF1">
        <w:rPr>
          <w:rFonts w:ascii="Liberation Serif" w:hAnsi="Liberation Serif"/>
          <w:color w:val="000000"/>
          <w:sz w:val="28"/>
          <w:szCs w:val="28"/>
        </w:rPr>
        <w:t>«17. Утвердить объём субсидии, на возмещение финансовых затрат, связанных с осуществлением уставной деятельности социально ориентированных некоммерческих организаций;»;</w:t>
      </w:r>
      <w:r w:rsidRPr="00552CF1">
        <w:rPr>
          <w:rFonts w:ascii="Liberation Serif" w:hAnsi="Liberation Serif" w:cs="Liberation Serif"/>
          <w:color w:val="000000"/>
          <w:sz w:val="28"/>
          <w:szCs w:val="28"/>
        </w:rPr>
        <w:tab/>
      </w:r>
    </w:p>
    <w:p w:rsidR="001E689C" w:rsidRPr="00552CF1" w:rsidRDefault="001E689C" w:rsidP="00DA5C64">
      <w:pPr>
        <w:pStyle w:val="BodyText"/>
        <w:tabs>
          <w:tab w:val="left" w:pos="709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         9</w:t>
      </w:r>
      <w:r w:rsidRPr="00552CF1">
        <w:rPr>
          <w:rFonts w:ascii="Liberation Serif" w:hAnsi="Liberation Serif"/>
          <w:color w:val="000000"/>
          <w:sz w:val="28"/>
          <w:szCs w:val="28"/>
        </w:rPr>
        <w:t>) подпункт 1 пункта 21 решения изложить в следующей редакции:</w:t>
      </w:r>
    </w:p>
    <w:p w:rsidR="001E689C" w:rsidRPr="00552CF1" w:rsidRDefault="001E689C" w:rsidP="006121FC">
      <w:pPr>
        <w:pStyle w:val="BodyText"/>
        <w:tabs>
          <w:tab w:val="left" w:pos="709"/>
        </w:tabs>
        <w:spacing w:after="0"/>
        <w:ind w:left="1134" w:hanging="425"/>
        <w:jc w:val="both"/>
        <w:rPr>
          <w:color w:val="000000"/>
          <w:sz w:val="28"/>
          <w:szCs w:val="28"/>
        </w:rPr>
      </w:pPr>
      <w:r w:rsidRPr="00552CF1">
        <w:rPr>
          <w:color w:val="000000"/>
          <w:sz w:val="28"/>
          <w:szCs w:val="28"/>
        </w:rPr>
        <w:t>«1) 606,0 тысяч рублей на 2025 год;»;</w:t>
      </w:r>
      <w:r w:rsidRPr="00552CF1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         </w:t>
      </w:r>
    </w:p>
    <w:p w:rsidR="001E689C" w:rsidRPr="00552CF1" w:rsidRDefault="001E689C" w:rsidP="00B11C1B">
      <w:pPr>
        <w:ind w:firstLine="709"/>
        <w:jc w:val="both"/>
        <w:outlineLvl w:val="0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 w:cs="Liberation Serif"/>
          <w:color w:val="000000"/>
          <w:sz w:val="28"/>
          <w:szCs w:val="28"/>
        </w:rPr>
        <w:t>1</w:t>
      </w:r>
      <w:r>
        <w:rPr>
          <w:rFonts w:ascii="Liberation Serif" w:hAnsi="Liberation Serif" w:cs="Liberation Serif"/>
          <w:color w:val="000000"/>
          <w:sz w:val="28"/>
          <w:szCs w:val="28"/>
        </w:rPr>
        <w:t>0</w:t>
      </w:r>
      <w:r w:rsidRPr="00552CF1">
        <w:rPr>
          <w:rFonts w:ascii="Liberation Serif" w:hAnsi="Liberation Serif" w:cs="Liberation Serif"/>
          <w:color w:val="000000"/>
          <w:sz w:val="28"/>
          <w:szCs w:val="28"/>
        </w:rPr>
        <w:t xml:space="preserve">) </w:t>
      </w:r>
      <w:r w:rsidRPr="00552CF1">
        <w:rPr>
          <w:rFonts w:ascii="Liberation Serif" w:hAnsi="Liberation Serif"/>
          <w:color w:val="000000"/>
          <w:sz w:val="28"/>
          <w:szCs w:val="28"/>
        </w:rPr>
        <w:t>Приложение 2 к решению «Свод доходов бюджета Каменск-Уральского городского округа на 2025 год и плановый период 2026 и 2027 годов» изложить в новой редакции согласно Приложению 1 к настоящему решению;</w:t>
      </w:r>
    </w:p>
    <w:p w:rsidR="001E689C" w:rsidRPr="00A701C0" w:rsidRDefault="001E689C" w:rsidP="00CF0214">
      <w:pPr>
        <w:pStyle w:val="BodyTextIndent"/>
        <w:tabs>
          <w:tab w:val="left" w:pos="709"/>
        </w:tabs>
        <w:rPr>
          <w:rFonts w:ascii="Liberation Serif" w:hAnsi="Liberation Serif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>11) Приложение 3 к решению «</w:t>
      </w:r>
      <w:r w:rsidRPr="00552CF1">
        <w:rPr>
          <w:rFonts w:ascii="Liberation Serif" w:hAnsi="Liberation Serif" w:cs="Liberation Serif"/>
          <w:color w:val="000000"/>
          <w:sz w:val="28"/>
          <w:szCs w:val="28"/>
        </w:rPr>
        <w:t>Распределение бюджетных ассигнований по разделам,</w:t>
      </w:r>
      <w:r w:rsidRPr="00A701C0">
        <w:rPr>
          <w:rFonts w:ascii="Liberation Serif" w:hAnsi="Liberation Serif" w:cs="Liberation Serif"/>
          <w:sz w:val="28"/>
          <w:szCs w:val="28"/>
        </w:rPr>
        <w:t xml:space="preserve">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Каменск-Уральского городского округа на 2025 год и плановый период 2026 и 2027 годов</w:t>
      </w:r>
      <w:r w:rsidRPr="00A701C0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1E689C" w:rsidRPr="00A34145" w:rsidRDefault="001E689C" w:rsidP="0094751B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color w:val="FF66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>12) Приложение</w:t>
      </w:r>
      <w:r w:rsidRPr="00A701C0">
        <w:rPr>
          <w:rFonts w:ascii="Liberation Serif" w:hAnsi="Liberation Serif"/>
          <w:sz w:val="28"/>
          <w:szCs w:val="28"/>
        </w:rPr>
        <w:t xml:space="preserve"> 4 к решению «</w:t>
      </w:r>
      <w:r w:rsidRPr="00A701C0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2025 год и плановый период 2026 и 2027 годов</w:t>
      </w:r>
      <w:r w:rsidRPr="00A701C0">
        <w:rPr>
          <w:rFonts w:ascii="Liberation Serif" w:hAnsi="Liberation Serif"/>
          <w:sz w:val="28"/>
          <w:szCs w:val="28"/>
        </w:rPr>
        <w:t>» изложить в новой редакции согласно Приложению 3 к настоящему решению;</w:t>
      </w:r>
      <w:r w:rsidRPr="00A34145">
        <w:rPr>
          <w:rFonts w:ascii="Liberation Serif" w:hAnsi="Liberation Serif"/>
          <w:color w:val="FF6600"/>
          <w:sz w:val="28"/>
          <w:szCs w:val="28"/>
        </w:rPr>
        <w:t xml:space="preserve">         </w:t>
      </w:r>
    </w:p>
    <w:p w:rsidR="001E689C" w:rsidRPr="00A701C0" w:rsidRDefault="001E689C" w:rsidP="00B617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>13) Приложение</w:t>
      </w:r>
      <w:r w:rsidRPr="00A701C0">
        <w:rPr>
          <w:rFonts w:ascii="Liberation Serif" w:hAnsi="Liberation Serif"/>
          <w:sz w:val="28"/>
          <w:szCs w:val="28"/>
        </w:rPr>
        <w:t xml:space="preserve"> 5 к решению «</w:t>
      </w:r>
      <w:r w:rsidRPr="00A701C0">
        <w:rPr>
          <w:rFonts w:ascii="Liberation Serif" w:hAnsi="Liberation Serif" w:cs="Liberation Serif"/>
          <w:sz w:val="28"/>
          <w:szCs w:val="28"/>
        </w:rPr>
        <w:t>Перечень муниципальных программ Каменск-Уральского городского округа, подлежащих реализации в 2025 году и плановом периоде 2026 и 2027годов</w:t>
      </w:r>
      <w:r w:rsidRPr="00A701C0">
        <w:rPr>
          <w:rFonts w:ascii="Liberation Serif" w:hAnsi="Liberation Serif"/>
          <w:sz w:val="28"/>
          <w:szCs w:val="28"/>
        </w:rPr>
        <w:t>» изложить в новой редакции согласно Приложению 4 к настоящему решению;</w:t>
      </w:r>
    </w:p>
    <w:p w:rsidR="001E689C" w:rsidRPr="00552CF1" w:rsidRDefault="001E689C" w:rsidP="00B61722">
      <w:pPr>
        <w:tabs>
          <w:tab w:val="left" w:pos="709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>14) Приложение 6 к решению «Свод источников внутреннего финансирования дефицита бюджета Каменск-Уральского городского округа на 2025 год и плановый период 2026 и 2027 годов» изложить в новой редакции согласно Приложению 5 к настоящему решению.</w:t>
      </w:r>
    </w:p>
    <w:p w:rsidR="001E689C" w:rsidRPr="00566D44" w:rsidRDefault="001E689C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66D44">
        <w:rPr>
          <w:rFonts w:ascii="Liberation Serif" w:hAnsi="Liberation Serif" w:cs="Liberation Serif"/>
          <w:sz w:val="28"/>
          <w:szCs w:val="28"/>
        </w:rPr>
        <w:t xml:space="preserve">2.  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1E689C" w:rsidRPr="00566D44" w:rsidRDefault="001E689C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66D44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комитет по экономической политике, бюджету и налогам (Чешихин Э.П.).</w:t>
      </w:r>
    </w:p>
    <w:p w:rsidR="001E689C" w:rsidRPr="00C35DD7" w:rsidRDefault="001E689C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1E689C" w:rsidRPr="00C35DD7" w:rsidRDefault="001E689C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1E689C" w:rsidRPr="00566D44" w:rsidRDefault="001E689C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Председатель Думы</w:t>
      </w:r>
    </w:p>
    <w:p w:rsidR="001E689C" w:rsidRPr="00566D44" w:rsidRDefault="001E689C" w:rsidP="00FF30F3">
      <w:pPr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566D44">
        <w:rPr>
          <w:rFonts w:ascii="Liberation Serif" w:hAnsi="Liberation Serif"/>
          <w:sz w:val="28"/>
          <w:szCs w:val="28"/>
        </w:rPr>
        <w:tab/>
      </w:r>
      <w:r w:rsidRPr="00566D44">
        <w:rPr>
          <w:rFonts w:ascii="Liberation Serif" w:hAnsi="Liberation Serif"/>
          <w:sz w:val="28"/>
          <w:szCs w:val="28"/>
        </w:rPr>
        <w:tab/>
      </w:r>
      <w:r w:rsidRPr="00566D44">
        <w:rPr>
          <w:rFonts w:ascii="Liberation Serif" w:hAnsi="Liberation Serif"/>
          <w:sz w:val="28"/>
          <w:szCs w:val="28"/>
        </w:rPr>
        <w:tab/>
      </w:r>
      <w:r w:rsidRPr="00566D44">
        <w:rPr>
          <w:rFonts w:ascii="Liberation Serif" w:hAnsi="Liberation Serif"/>
          <w:sz w:val="28"/>
          <w:szCs w:val="28"/>
        </w:rPr>
        <w:tab/>
        <w:t xml:space="preserve">       </w:t>
      </w:r>
      <w:r w:rsidRPr="00F403B0">
        <w:rPr>
          <w:rFonts w:ascii="Liberation Serif" w:hAnsi="Liberation Serif"/>
          <w:sz w:val="28"/>
          <w:szCs w:val="28"/>
        </w:rPr>
        <w:t xml:space="preserve"> </w:t>
      </w:r>
      <w:r w:rsidRPr="00566D44">
        <w:rPr>
          <w:rFonts w:ascii="Liberation Serif" w:hAnsi="Liberation Serif"/>
          <w:sz w:val="28"/>
          <w:szCs w:val="28"/>
        </w:rPr>
        <w:t xml:space="preserve">  В.И. Пермяков</w:t>
      </w:r>
    </w:p>
    <w:p w:rsidR="001E689C" w:rsidRDefault="001E689C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1E689C" w:rsidRDefault="001E689C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1E689C" w:rsidRPr="00566D44" w:rsidRDefault="001E689C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Глава</w:t>
      </w:r>
    </w:p>
    <w:p w:rsidR="001E689C" w:rsidRPr="00566D44" w:rsidRDefault="001E689C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566D44">
        <w:rPr>
          <w:rFonts w:ascii="Liberation Serif" w:hAnsi="Liberation Serif"/>
          <w:sz w:val="28"/>
          <w:szCs w:val="28"/>
        </w:rPr>
        <w:tab/>
      </w:r>
      <w:r w:rsidRPr="00566D44">
        <w:rPr>
          <w:rFonts w:ascii="Liberation Serif" w:hAnsi="Liberation Serif"/>
          <w:sz w:val="28"/>
          <w:szCs w:val="28"/>
        </w:rPr>
        <w:tab/>
        <w:t xml:space="preserve">                          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566D44">
        <w:rPr>
          <w:rFonts w:ascii="Liberation Serif" w:hAnsi="Liberation Serif"/>
          <w:sz w:val="28"/>
          <w:szCs w:val="28"/>
        </w:rPr>
        <w:t xml:space="preserve"> А.А. Герасимов</w:t>
      </w:r>
    </w:p>
    <w:sectPr w:rsidR="001E689C" w:rsidRPr="00566D44" w:rsidSect="00C95B26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89C" w:rsidRDefault="001E689C" w:rsidP="00180804">
      <w:r>
        <w:separator/>
      </w:r>
    </w:p>
  </w:endnote>
  <w:endnote w:type="continuationSeparator" w:id="0">
    <w:p w:rsidR="001E689C" w:rsidRDefault="001E689C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89C" w:rsidRDefault="001E689C" w:rsidP="00180804">
      <w:r>
        <w:separator/>
      </w:r>
    </w:p>
  </w:footnote>
  <w:footnote w:type="continuationSeparator" w:id="0">
    <w:p w:rsidR="001E689C" w:rsidRDefault="001E689C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89C" w:rsidRDefault="001E689C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1E689C" w:rsidRDefault="001E68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6C0E"/>
    <w:multiLevelType w:val="hybridMultilevel"/>
    <w:tmpl w:val="40CC311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77B39A3"/>
    <w:multiLevelType w:val="multilevel"/>
    <w:tmpl w:val="E6D631CE"/>
    <w:lvl w:ilvl="0">
      <w:start w:val="1"/>
      <w:numFmt w:val="decimal"/>
      <w:lvlText w:val="%1"/>
      <w:lvlJc w:val="left"/>
      <w:pPr>
        <w:ind w:left="540" w:hanging="540"/>
      </w:pPr>
      <w:rPr>
        <w:rFonts w:cs="Liberation Serif" w:hint="default"/>
      </w:rPr>
    </w:lvl>
    <w:lvl w:ilvl="1">
      <w:start w:val="11"/>
      <w:numFmt w:val="decimal"/>
      <w:lvlText w:val="%1)%2"/>
      <w:lvlJc w:val="left"/>
      <w:pPr>
        <w:ind w:left="1997" w:hanging="720"/>
      </w:pPr>
      <w:rPr>
        <w:rFonts w:cs="Liberation Serif" w:hint="default"/>
      </w:rPr>
    </w:lvl>
    <w:lvl w:ilvl="2">
      <w:start w:val="1"/>
      <w:numFmt w:val="decimal"/>
      <w:lvlText w:val="%1)%2.%3"/>
      <w:lvlJc w:val="left"/>
      <w:pPr>
        <w:ind w:left="2220" w:hanging="720"/>
      </w:pPr>
      <w:rPr>
        <w:rFonts w:cs="Liberation Serif" w:hint="default"/>
      </w:rPr>
    </w:lvl>
    <w:lvl w:ilvl="3">
      <w:start w:val="1"/>
      <w:numFmt w:val="decimal"/>
      <w:lvlText w:val="%1)%2.%3.%4"/>
      <w:lvlJc w:val="left"/>
      <w:pPr>
        <w:ind w:left="3330" w:hanging="1080"/>
      </w:pPr>
      <w:rPr>
        <w:rFonts w:cs="Liberation Serif" w:hint="default"/>
      </w:rPr>
    </w:lvl>
    <w:lvl w:ilvl="4">
      <w:start w:val="1"/>
      <w:numFmt w:val="decimal"/>
      <w:lvlText w:val="%1)%2.%3.%4.%5"/>
      <w:lvlJc w:val="left"/>
      <w:pPr>
        <w:ind w:left="4080" w:hanging="1080"/>
      </w:pPr>
      <w:rPr>
        <w:rFonts w:cs="Liberation Serif" w:hint="default"/>
      </w:rPr>
    </w:lvl>
    <w:lvl w:ilvl="5">
      <w:start w:val="1"/>
      <w:numFmt w:val="decimal"/>
      <w:lvlText w:val="%1)%2.%3.%4.%5.%6"/>
      <w:lvlJc w:val="left"/>
      <w:pPr>
        <w:ind w:left="5190" w:hanging="1440"/>
      </w:pPr>
      <w:rPr>
        <w:rFonts w:cs="Liberation Serif" w:hint="default"/>
      </w:rPr>
    </w:lvl>
    <w:lvl w:ilvl="6">
      <w:start w:val="1"/>
      <w:numFmt w:val="decimal"/>
      <w:lvlText w:val="%1)%2.%3.%4.%5.%6.%7"/>
      <w:lvlJc w:val="left"/>
      <w:pPr>
        <w:ind w:left="5940" w:hanging="1440"/>
      </w:pPr>
      <w:rPr>
        <w:rFonts w:cs="Liberation Serif" w:hint="default"/>
      </w:rPr>
    </w:lvl>
    <w:lvl w:ilvl="7">
      <w:start w:val="1"/>
      <w:numFmt w:val="decimal"/>
      <w:lvlText w:val="%1)%2.%3.%4.%5.%6.%7.%8"/>
      <w:lvlJc w:val="left"/>
      <w:pPr>
        <w:ind w:left="7050" w:hanging="1800"/>
      </w:pPr>
      <w:rPr>
        <w:rFonts w:cs="Liberation Serif" w:hint="default"/>
      </w:rPr>
    </w:lvl>
    <w:lvl w:ilvl="8">
      <w:start w:val="1"/>
      <w:numFmt w:val="decimal"/>
      <w:lvlText w:val="%1)%2.%3.%4.%5.%6.%7.%8.%9"/>
      <w:lvlJc w:val="left"/>
      <w:pPr>
        <w:ind w:left="8160" w:hanging="2160"/>
      </w:pPr>
      <w:rPr>
        <w:rFonts w:cs="Liberation Serif" w:hint="default"/>
      </w:rPr>
    </w:lvl>
  </w:abstractNum>
  <w:abstractNum w:abstractNumId="2">
    <w:nsid w:val="2FA75B0C"/>
    <w:multiLevelType w:val="hybridMultilevel"/>
    <w:tmpl w:val="2F8A071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6367960"/>
    <w:multiLevelType w:val="hybridMultilevel"/>
    <w:tmpl w:val="7668146C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A47FD0"/>
    <w:multiLevelType w:val="hybridMultilevel"/>
    <w:tmpl w:val="C5DC11C4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7">
    <w:nsid w:val="787C0E73"/>
    <w:multiLevelType w:val="hybridMultilevel"/>
    <w:tmpl w:val="6A269350"/>
    <w:lvl w:ilvl="0" w:tplc="5D447F70">
      <w:start w:val="3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3696"/>
    <w:rsid w:val="000037B9"/>
    <w:rsid w:val="0000749B"/>
    <w:rsid w:val="0001124B"/>
    <w:rsid w:val="000122E5"/>
    <w:rsid w:val="0001405F"/>
    <w:rsid w:val="00015791"/>
    <w:rsid w:val="0001700F"/>
    <w:rsid w:val="00017965"/>
    <w:rsid w:val="00020275"/>
    <w:rsid w:val="00021776"/>
    <w:rsid w:val="0002216E"/>
    <w:rsid w:val="0002318F"/>
    <w:rsid w:val="000235B8"/>
    <w:rsid w:val="000251C5"/>
    <w:rsid w:val="000306BE"/>
    <w:rsid w:val="00030981"/>
    <w:rsid w:val="000313A8"/>
    <w:rsid w:val="0003347F"/>
    <w:rsid w:val="00034970"/>
    <w:rsid w:val="000373BE"/>
    <w:rsid w:val="000375EE"/>
    <w:rsid w:val="00037799"/>
    <w:rsid w:val="0004092D"/>
    <w:rsid w:val="00041DBA"/>
    <w:rsid w:val="00042482"/>
    <w:rsid w:val="00045071"/>
    <w:rsid w:val="00046795"/>
    <w:rsid w:val="00046B9B"/>
    <w:rsid w:val="00051B29"/>
    <w:rsid w:val="000540F3"/>
    <w:rsid w:val="0005454C"/>
    <w:rsid w:val="00054622"/>
    <w:rsid w:val="0005689E"/>
    <w:rsid w:val="00056BEC"/>
    <w:rsid w:val="00057BD1"/>
    <w:rsid w:val="00057D62"/>
    <w:rsid w:val="000603A7"/>
    <w:rsid w:val="0006076A"/>
    <w:rsid w:val="0006141F"/>
    <w:rsid w:val="00062171"/>
    <w:rsid w:val="0006432E"/>
    <w:rsid w:val="00065DA9"/>
    <w:rsid w:val="000674C2"/>
    <w:rsid w:val="00067BF7"/>
    <w:rsid w:val="00070440"/>
    <w:rsid w:val="000719CF"/>
    <w:rsid w:val="0007378A"/>
    <w:rsid w:val="00074082"/>
    <w:rsid w:val="000754CC"/>
    <w:rsid w:val="00075D61"/>
    <w:rsid w:val="00077324"/>
    <w:rsid w:val="000776AC"/>
    <w:rsid w:val="0008138C"/>
    <w:rsid w:val="00083474"/>
    <w:rsid w:val="00083A4B"/>
    <w:rsid w:val="00083D19"/>
    <w:rsid w:val="00084713"/>
    <w:rsid w:val="00084D71"/>
    <w:rsid w:val="00086483"/>
    <w:rsid w:val="00086B86"/>
    <w:rsid w:val="00093963"/>
    <w:rsid w:val="00095131"/>
    <w:rsid w:val="00097415"/>
    <w:rsid w:val="00097A75"/>
    <w:rsid w:val="000A0259"/>
    <w:rsid w:val="000A2679"/>
    <w:rsid w:val="000A2894"/>
    <w:rsid w:val="000A508E"/>
    <w:rsid w:val="000A7486"/>
    <w:rsid w:val="000A74F5"/>
    <w:rsid w:val="000B0CBF"/>
    <w:rsid w:val="000B1E6C"/>
    <w:rsid w:val="000B32F0"/>
    <w:rsid w:val="000B3A68"/>
    <w:rsid w:val="000B3A7E"/>
    <w:rsid w:val="000B41B3"/>
    <w:rsid w:val="000B56FD"/>
    <w:rsid w:val="000B650E"/>
    <w:rsid w:val="000B6AE5"/>
    <w:rsid w:val="000C1159"/>
    <w:rsid w:val="000C347C"/>
    <w:rsid w:val="000C46A8"/>
    <w:rsid w:val="000C4F06"/>
    <w:rsid w:val="000C7117"/>
    <w:rsid w:val="000D1DB7"/>
    <w:rsid w:val="000D3B7A"/>
    <w:rsid w:val="000D50C3"/>
    <w:rsid w:val="000D5803"/>
    <w:rsid w:val="000D5A48"/>
    <w:rsid w:val="000E18DB"/>
    <w:rsid w:val="000E1991"/>
    <w:rsid w:val="000E1E4B"/>
    <w:rsid w:val="000E23A8"/>
    <w:rsid w:val="000E4279"/>
    <w:rsid w:val="000E61A4"/>
    <w:rsid w:val="000F03DC"/>
    <w:rsid w:val="000F1BCB"/>
    <w:rsid w:val="000F4804"/>
    <w:rsid w:val="000F586A"/>
    <w:rsid w:val="000F5AE3"/>
    <w:rsid w:val="0010048B"/>
    <w:rsid w:val="001017BB"/>
    <w:rsid w:val="00102D9D"/>
    <w:rsid w:val="00103866"/>
    <w:rsid w:val="00105E61"/>
    <w:rsid w:val="001067CF"/>
    <w:rsid w:val="00110F7E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6B0D"/>
    <w:rsid w:val="001272CC"/>
    <w:rsid w:val="00127FC9"/>
    <w:rsid w:val="0013085F"/>
    <w:rsid w:val="001314FD"/>
    <w:rsid w:val="00133698"/>
    <w:rsid w:val="001359CE"/>
    <w:rsid w:val="00136173"/>
    <w:rsid w:val="001400D5"/>
    <w:rsid w:val="0014061A"/>
    <w:rsid w:val="00140A70"/>
    <w:rsid w:val="00141158"/>
    <w:rsid w:val="0014272A"/>
    <w:rsid w:val="00142AEB"/>
    <w:rsid w:val="0014379F"/>
    <w:rsid w:val="0014414E"/>
    <w:rsid w:val="00144B7B"/>
    <w:rsid w:val="0014732D"/>
    <w:rsid w:val="0015138A"/>
    <w:rsid w:val="001515AE"/>
    <w:rsid w:val="00151885"/>
    <w:rsid w:val="00151CE0"/>
    <w:rsid w:val="001524C7"/>
    <w:rsid w:val="001538F7"/>
    <w:rsid w:val="00153F28"/>
    <w:rsid w:val="001549A7"/>
    <w:rsid w:val="00154A2B"/>
    <w:rsid w:val="00154EB3"/>
    <w:rsid w:val="00155065"/>
    <w:rsid w:val="001575C6"/>
    <w:rsid w:val="0016012F"/>
    <w:rsid w:val="001607E7"/>
    <w:rsid w:val="00160D27"/>
    <w:rsid w:val="001615CD"/>
    <w:rsid w:val="001620AE"/>
    <w:rsid w:val="0016370E"/>
    <w:rsid w:val="00164704"/>
    <w:rsid w:val="00165255"/>
    <w:rsid w:val="00165E5B"/>
    <w:rsid w:val="00166AC1"/>
    <w:rsid w:val="001716E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3C36"/>
    <w:rsid w:val="001969DE"/>
    <w:rsid w:val="00196E31"/>
    <w:rsid w:val="00197FCB"/>
    <w:rsid w:val="001A00B5"/>
    <w:rsid w:val="001A0180"/>
    <w:rsid w:val="001A0C1C"/>
    <w:rsid w:val="001A1015"/>
    <w:rsid w:val="001A1724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210C"/>
    <w:rsid w:val="001B2286"/>
    <w:rsid w:val="001B3FB1"/>
    <w:rsid w:val="001B42C0"/>
    <w:rsid w:val="001B45E8"/>
    <w:rsid w:val="001B5C7A"/>
    <w:rsid w:val="001C0B56"/>
    <w:rsid w:val="001C132D"/>
    <w:rsid w:val="001C1B54"/>
    <w:rsid w:val="001C1DDA"/>
    <w:rsid w:val="001C24FF"/>
    <w:rsid w:val="001C3F51"/>
    <w:rsid w:val="001C42D8"/>
    <w:rsid w:val="001C44DB"/>
    <w:rsid w:val="001C4C37"/>
    <w:rsid w:val="001C5157"/>
    <w:rsid w:val="001C7131"/>
    <w:rsid w:val="001C763A"/>
    <w:rsid w:val="001C76FD"/>
    <w:rsid w:val="001C7A7C"/>
    <w:rsid w:val="001C7E05"/>
    <w:rsid w:val="001D0FDA"/>
    <w:rsid w:val="001D1374"/>
    <w:rsid w:val="001D1AE6"/>
    <w:rsid w:val="001D2B31"/>
    <w:rsid w:val="001D52D0"/>
    <w:rsid w:val="001D5B33"/>
    <w:rsid w:val="001D5BAC"/>
    <w:rsid w:val="001D5BB6"/>
    <w:rsid w:val="001D72F8"/>
    <w:rsid w:val="001E105D"/>
    <w:rsid w:val="001E1AC5"/>
    <w:rsid w:val="001E20E1"/>
    <w:rsid w:val="001E2BC7"/>
    <w:rsid w:val="001E689C"/>
    <w:rsid w:val="001E7D58"/>
    <w:rsid w:val="001E7F0C"/>
    <w:rsid w:val="001E7FB9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2481"/>
    <w:rsid w:val="00223AB5"/>
    <w:rsid w:val="0022590C"/>
    <w:rsid w:val="00225CB6"/>
    <w:rsid w:val="00226658"/>
    <w:rsid w:val="00226AD1"/>
    <w:rsid w:val="0022747F"/>
    <w:rsid w:val="00227B01"/>
    <w:rsid w:val="00230F49"/>
    <w:rsid w:val="0023226A"/>
    <w:rsid w:val="002327C6"/>
    <w:rsid w:val="002336DF"/>
    <w:rsid w:val="00236310"/>
    <w:rsid w:val="002375A5"/>
    <w:rsid w:val="00237D5C"/>
    <w:rsid w:val="00237DA8"/>
    <w:rsid w:val="00243BB6"/>
    <w:rsid w:val="00246CC9"/>
    <w:rsid w:val="00250BEB"/>
    <w:rsid w:val="00251B9F"/>
    <w:rsid w:val="00254524"/>
    <w:rsid w:val="00254F3A"/>
    <w:rsid w:val="00254FA7"/>
    <w:rsid w:val="002559DB"/>
    <w:rsid w:val="0026062F"/>
    <w:rsid w:val="00261DE7"/>
    <w:rsid w:val="00262160"/>
    <w:rsid w:val="0026219A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3481"/>
    <w:rsid w:val="00273C81"/>
    <w:rsid w:val="00274F64"/>
    <w:rsid w:val="00275D76"/>
    <w:rsid w:val="00276737"/>
    <w:rsid w:val="00277411"/>
    <w:rsid w:val="002826DD"/>
    <w:rsid w:val="00284A33"/>
    <w:rsid w:val="00285891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8AA"/>
    <w:rsid w:val="002A32D4"/>
    <w:rsid w:val="002A373A"/>
    <w:rsid w:val="002A37BD"/>
    <w:rsid w:val="002A3BB8"/>
    <w:rsid w:val="002A40EC"/>
    <w:rsid w:val="002A5F60"/>
    <w:rsid w:val="002B2A7C"/>
    <w:rsid w:val="002B3ADC"/>
    <w:rsid w:val="002B4285"/>
    <w:rsid w:val="002B6BD9"/>
    <w:rsid w:val="002B74AE"/>
    <w:rsid w:val="002B77C8"/>
    <w:rsid w:val="002C0445"/>
    <w:rsid w:val="002C14B2"/>
    <w:rsid w:val="002C1E13"/>
    <w:rsid w:val="002C28D3"/>
    <w:rsid w:val="002C2977"/>
    <w:rsid w:val="002C4E51"/>
    <w:rsid w:val="002C561B"/>
    <w:rsid w:val="002C72F2"/>
    <w:rsid w:val="002D038A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2F63B7"/>
    <w:rsid w:val="003003ED"/>
    <w:rsid w:val="00300E14"/>
    <w:rsid w:val="00301773"/>
    <w:rsid w:val="00302AD5"/>
    <w:rsid w:val="00302BC4"/>
    <w:rsid w:val="0030555C"/>
    <w:rsid w:val="00306D7B"/>
    <w:rsid w:val="00307991"/>
    <w:rsid w:val="0031092B"/>
    <w:rsid w:val="00311136"/>
    <w:rsid w:val="00311153"/>
    <w:rsid w:val="00311479"/>
    <w:rsid w:val="00311AC3"/>
    <w:rsid w:val="00314CCA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37DE"/>
    <w:rsid w:val="0032394A"/>
    <w:rsid w:val="00323EDD"/>
    <w:rsid w:val="00324A31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37FD1"/>
    <w:rsid w:val="00341E72"/>
    <w:rsid w:val="00343BC1"/>
    <w:rsid w:val="003443EA"/>
    <w:rsid w:val="00344E6D"/>
    <w:rsid w:val="00345409"/>
    <w:rsid w:val="00350B7A"/>
    <w:rsid w:val="0035243A"/>
    <w:rsid w:val="003528DF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65A24"/>
    <w:rsid w:val="00370A08"/>
    <w:rsid w:val="00371291"/>
    <w:rsid w:val="00371339"/>
    <w:rsid w:val="00371611"/>
    <w:rsid w:val="00371869"/>
    <w:rsid w:val="00372419"/>
    <w:rsid w:val="003724CE"/>
    <w:rsid w:val="00372BFE"/>
    <w:rsid w:val="00373302"/>
    <w:rsid w:val="003745C1"/>
    <w:rsid w:val="00374C89"/>
    <w:rsid w:val="00374CA6"/>
    <w:rsid w:val="00375A91"/>
    <w:rsid w:val="00375AF0"/>
    <w:rsid w:val="00376955"/>
    <w:rsid w:val="00377336"/>
    <w:rsid w:val="00377DA0"/>
    <w:rsid w:val="0038142B"/>
    <w:rsid w:val="003816E2"/>
    <w:rsid w:val="00381CB9"/>
    <w:rsid w:val="00382F33"/>
    <w:rsid w:val="003836D7"/>
    <w:rsid w:val="0038409F"/>
    <w:rsid w:val="003861F8"/>
    <w:rsid w:val="00387C57"/>
    <w:rsid w:val="00387F3B"/>
    <w:rsid w:val="00393B0F"/>
    <w:rsid w:val="003943C6"/>
    <w:rsid w:val="00396AD5"/>
    <w:rsid w:val="00396E3A"/>
    <w:rsid w:val="003A1638"/>
    <w:rsid w:val="003A2196"/>
    <w:rsid w:val="003A281C"/>
    <w:rsid w:val="003A4153"/>
    <w:rsid w:val="003A505C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C16C3"/>
    <w:rsid w:val="003C1EB8"/>
    <w:rsid w:val="003C3129"/>
    <w:rsid w:val="003C4810"/>
    <w:rsid w:val="003C57E6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5B34"/>
    <w:rsid w:val="003E769F"/>
    <w:rsid w:val="003E773A"/>
    <w:rsid w:val="003F02D4"/>
    <w:rsid w:val="003F29DD"/>
    <w:rsid w:val="003F2D68"/>
    <w:rsid w:val="003F30DB"/>
    <w:rsid w:val="003F6459"/>
    <w:rsid w:val="003F6824"/>
    <w:rsid w:val="003F7F09"/>
    <w:rsid w:val="004003DB"/>
    <w:rsid w:val="00402B5D"/>
    <w:rsid w:val="00403B26"/>
    <w:rsid w:val="00404780"/>
    <w:rsid w:val="0040645C"/>
    <w:rsid w:val="00406481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3C4C"/>
    <w:rsid w:val="00423D03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58A9"/>
    <w:rsid w:val="00437626"/>
    <w:rsid w:val="00437F26"/>
    <w:rsid w:val="0044348A"/>
    <w:rsid w:val="00444172"/>
    <w:rsid w:val="00444395"/>
    <w:rsid w:val="0044498F"/>
    <w:rsid w:val="00445CC9"/>
    <w:rsid w:val="00445D79"/>
    <w:rsid w:val="00446E21"/>
    <w:rsid w:val="00446E7F"/>
    <w:rsid w:val="004472CF"/>
    <w:rsid w:val="0044797C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1905"/>
    <w:rsid w:val="004B1E4D"/>
    <w:rsid w:val="004B2B8C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437"/>
    <w:rsid w:val="004D549F"/>
    <w:rsid w:val="004D5F85"/>
    <w:rsid w:val="004D6B28"/>
    <w:rsid w:val="004E0945"/>
    <w:rsid w:val="004E16C4"/>
    <w:rsid w:val="004E1AF1"/>
    <w:rsid w:val="004E2AAD"/>
    <w:rsid w:val="004E49A7"/>
    <w:rsid w:val="004E4ABD"/>
    <w:rsid w:val="004E4C34"/>
    <w:rsid w:val="004E668F"/>
    <w:rsid w:val="004E6C4A"/>
    <w:rsid w:val="004F118E"/>
    <w:rsid w:val="004F13DF"/>
    <w:rsid w:val="004F22D2"/>
    <w:rsid w:val="004F23A1"/>
    <w:rsid w:val="004F40CA"/>
    <w:rsid w:val="004F4246"/>
    <w:rsid w:val="004F4B9C"/>
    <w:rsid w:val="004F4EDF"/>
    <w:rsid w:val="004F54A2"/>
    <w:rsid w:val="004F5B2A"/>
    <w:rsid w:val="004F679B"/>
    <w:rsid w:val="00500A2E"/>
    <w:rsid w:val="005017F9"/>
    <w:rsid w:val="00501C5F"/>
    <w:rsid w:val="00502313"/>
    <w:rsid w:val="005024FF"/>
    <w:rsid w:val="005025D9"/>
    <w:rsid w:val="00505FA0"/>
    <w:rsid w:val="00506F62"/>
    <w:rsid w:val="00507CBB"/>
    <w:rsid w:val="005119DA"/>
    <w:rsid w:val="00512631"/>
    <w:rsid w:val="00513E71"/>
    <w:rsid w:val="005170B7"/>
    <w:rsid w:val="00517501"/>
    <w:rsid w:val="005202C2"/>
    <w:rsid w:val="00521328"/>
    <w:rsid w:val="00521C16"/>
    <w:rsid w:val="005226C9"/>
    <w:rsid w:val="00522B1D"/>
    <w:rsid w:val="005236FB"/>
    <w:rsid w:val="00523821"/>
    <w:rsid w:val="0052433C"/>
    <w:rsid w:val="00524ABE"/>
    <w:rsid w:val="00525BAA"/>
    <w:rsid w:val="00525DE0"/>
    <w:rsid w:val="0052732A"/>
    <w:rsid w:val="005277F3"/>
    <w:rsid w:val="0052781B"/>
    <w:rsid w:val="00527960"/>
    <w:rsid w:val="00527B63"/>
    <w:rsid w:val="00527BFA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A4D"/>
    <w:rsid w:val="00536EB4"/>
    <w:rsid w:val="00536F18"/>
    <w:rsid w:val="00540A0E"/>
    <w:rsid w:val="005411A5"/>
    <w:rsid w:val="00541DDD"/>
    <w:rsid w:val="0054230E"/>
    <w:rsid w:val="005441D6"/>
    <w:rsid w:val="00544927"/>
    <w:rsid w:val="00544C37"/>
    <w:rsid w:val="00545174"/>
    <w:rsid w:val="00546491"/>
    <w:rsid w:val="00547DD6"/>
    <w:rsid w:val="00551176"/>
    <w:rsid w:val="00551B93"/>
    <w:rsid w:val="00552A87"/>
    <w:rsid w:val="00552CF1"/>
    <w:rsid w:val="005532DB"/>
    <w:rsid w:val="00553CCA"/>
    <w:rsid w:val="00553E87"/>
    <w:rsid w:val="00554C9C"/>
    <w:rsid w:val="0055557A"/>
    <w:rsid w:val="00557655"/>
    <w:rsid w:val="00560410"/>
    <w:rsid w:val="005621F2"/>
    <w:rsid w:val="00564524"/>
    <w:rsid w:val="00566D44"/>
    <w:rsid w:val="00567705"/>
    <w:rsid w:val="0056799A"/>
    <w:rsid w:val="0057151E"/>
    <w:rsid w:val="00572403"/>
    <w:rsid w:val="00573052"/>
    <w:rsid w:val="00580757"/>
    <w:rsid w:val="00580C93"/>
    <w:rsid w:val="00580CFB"/>
    <w:rsid w:val="00580DB6"/>
    <w:rsid w:val="00586B30"/>
    <w:rsid w:val="005903FD"/>
    <w:rsid w:val="00590890"/>
    <w:rsid w:val="0059099C"/>
    <w:rsid w:val="0059224B"/>
    <w:rsid w:val="00594601"/>
    <w:rsid w:val="0059575B"/>
    <w:rsid w:val="00595C37"/>
    <w:rsid w:val="0059731E"/>
    <w:rsid w:val="00597AF8"/>
    <w:rsid w:val="005A1AE9"/>
    <w:rsid w:val="005A2443"/>
    <w:rsid w:val="005A2654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A7476"/>
    <w:rsid w:val="005B0C02"/>
    <w:rsid w:val="005B0C0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529E"/>
    <w:rsid w:val="005C544C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5971"/>
    <w:rsid w:val="005E07A7"/>
    <w:rsid w:val="005E187E"/>
    <w:rsid w:val="005E4B23"/>
    <w:rsid w:val="005E6230"/>
    <w:rsid w:val="005E6CE9"/>
    <w:rsid w:val="005F1005"/>
    <w:rsid w:val="005F567E"/>
    <w:rsid w:val="005F60F8"/>
    <w:rsid w:val="005F63EB"/>
    <w:rsid w:val="005F758B"/>
    <w:rsid w:val="005F7942"/>
    <w:rsid w:val="005F7E05"/>
    <w:rsid w:val="006018A2"/>
    <w:rsid w:val="00602427"/>
    <w:rsid w:val="006121FC"/>
    <w:rsid w:val="006124D2"/>
    <w:rsid w:val="00612777"/>
    <w:rsid w:val="0061447E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10D8"/>
    <w:rsid w:val="00652831"/>
    <w:rsid w:val="00654D65"/>
    <w:rsid w:val="006551D5"/>
    <w:rsid w:val="0065520A"/>
    <w:rsid w:val="006558B0"/>
    <w:rsid w:val="00655C9C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3AAF"/>
    <w:rsid w:val="006766AA"/>
    <w:rsid w:val="00676BAF"/>
    <w:rsid w:val="006813FA"/>
    <w:rsid w:val="006830C5"/>
    <w:rsid w:val="00684E15"/>
    <w:rsid w:val="00685D4E"/>
    <w:rsid w:val="0068627F"/>
    <w:rsid w:val="00686F8D"/>
    <w:rsid w:val="006903A0"/>
    <w:rsid w:val="00692756"/>
    <w:rsid w:val="0069332A"/>
    <w:rsid w:val="00693F0F"/>
    <w:rsid w:val="00695537"/>
    <w:rsid w:val="006A093C"/>
    <w:rsid w:val="006A3873"/>
    <w:rsid w:val="006A39C4"/>
    <w:rsid w:val="006A3B92"/>
    <w:rsid w:val="006A3BF6"/>
    <w:rsid w:val="006A56DB"/>
    <w:rsid w:val="006A5CC0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C06B3"/>
    <w:rsid w:val="006C0BDD"/>
    <w:rsid w:val="006C1754"/>
    <w:rsid w:val="006C18B2"/>
    <w:rsid w:val="006C1F3D"/>
    <w:rsid w:val="006C28C0"/>
    <w:rsid w:val="006C2F2E"/>
    <w:rsid w:val="006C31E5"/>
    <w:rsid w:val="006C357A"/>
    <w:rsid w:val="006C3874"/>
    <w:rsid w:val="006C41AC"/>
    <w:rsid w:val="006C4317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4030"/>
    <w:rsid w:val="006E616E"/>
    <w:rsid w:val="006E6599"/>
    <w:rsid w:val="006E6B33"/>
    <w:rsid w:val="006E766D"/>
    <w:rsid w:val="006E7A29"/>
    <w:rsid w:val="006F0630"/>
    <w:rsid w:val="006F0DBA"/>
    <w:rsid w:val="006F1DF9"/>
    <w:rsid w:val="006F31CC"/>
    <w:rsid w:val="006F621F"/>
    <w:rsid w:val="006F6462"/>
    <w:rsid w:val="006F652A"/>
    <w:rsid w:val="006F6D65"/>
    <w:rsid w:val="006F6FC0"/>
    <w:rsid w:val="006F7AA6"/>
    <w:rsid w:val="006F7CD9"/>
    <w:rsid w:val="00702165"/>
    <w:rsid w:val="0070258E"/>
    <w:rsid w:val="00705224"/>
    <w:rsid w:val="00706853"/>
    <w:rsid w:val="00706887"/>
    <w:rsid w:val="00706E88"/>
    <w:rsid w:val="0070783A"/>
    <w:rsid w:val="00710FA1"/>
    <w:rsid w:val="00712C8A"/>
    <w:rsid w:val="0071313F"/>
    <w:rsid w:val="00713D8B"/>
    <w:rsid w:val="007143E4"/>
    <w:rsid w:val="00714ADC"/>
    <w:rsid w:val="007159CA"/>
    <w:rsid w:val="00715A3B"/>
    <w:rsid w:val="00715ECD"/>
    <w:rsid w:val="0071798C"/>
    <w:rsid w:val="0072053D"/>
    <w:rsid w:val="0072062B"/>
    <w:rsid w:val="00720985"/>
    <w:rsid w:val="00720C42"/>
    <w:rsid w:val="00722686"/>
    <w:rsid w:val="007234E4"/>
    <w:rsid w:val="0072422D"/>
    <w:rsid w:val="00724338"/>
    <w:rsid w:val="007244B5"/>
    <w:rsid w:val="0072452D"/>
    <w:rsid w:val="00725471"/>
    <w:rsid w:val="00730C3F"/>
    <w:rsid w:val="007329E8"/>
    <w:rsid w:val="00732E2C"/>
    <w:rsid w:val="00733BBD"/>
    <w:rsid w:val="00734BE2"/>
    <w:rsid w:val="0074039F"/>
    <w:rsid w:val="00741B18"/>
    <w:rsid w:val="00742F79"/>
    <w:rsid w:val="00744A1A"/>
    <w:rsid w:val="00744B10"/>
    <w:rsid w:val="0074531F"/>
    <w:rsid w:val="0074585B"/>
    <w:rsid w:val="007465A1"/>
    <w:rsid w:val="00750512"/>
    <w:rsid w:val="00750E06"/>
    <w:rsid w:val="00752F38"/>
    <w:rsid w:val="0075565D"/>
    <w:rsid w:val="00755838"/>
    <w:rsid w:val="007635D9"/>
    <w:rsid w:val="007665F5"/>
    <w:rsid w:val="00767A09"/>
    <w:rsid w:val="00767F2C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2AEF"/>
    <w:rsid w:val="00792C11"/>
    <w:rsid w:val="007937F4"/>
    <w:rsid w:val="007952AF"/>
    <w:rsid w:val="00795421"/>
    <w:rsid w:val="007963C6"/>
    <w:rsid w:val="00796C2B"/>
    <w:rsid w:val="007970BB"/>
    <w:rsid w:val="007978B7"/>
    <w:rsid w:val="007A0208"/>
    <w:rsid w:val="007A0666"/>
    <w:rsid w:val="007A1CAD"/>
    <w:rsid w:val="007A2F61"/>
    <w:rsid w:val="007A3041"/>
    <w:rsid w:val="007A3A45"/>
    <w:rsid w:val="007A5088"/>
    <w:rsid w:val="007A5367"/>
    <w:rsid w:val="007A6E79"/>
    <w:rsid w:val="007A7465"/>
    <w:rsid w:val="007A7901"/>
    <w:rsid w:val="007A7C16"/>
    <w:rsid w:val="007B120A"/>
    <w:rsid w:val="007B2596"/>
    <w:rsid w:val="007B3AF1"/>
    <w:rsid w:val="007B3B74"/>
    <w:rsid w:val="007B4F98"/>
    <w:rsid w:val="007B52C4"/>
    <w:rsid w:val="007B569D"/>
    <w:rsid w:val="007B56D9"/>
    <w:rsid w:val="007B5D96"/>
    <w:rsid w:val="007B701D"/>
    <w:rsid w:val="007B751F"/>
    <w:rsid w:val="007B7765"/>
    <w:rsid w:val="007C004F"/>
    <w:rsid w:val="007C01B6"/>
    <w:rsid w:val="007C0764"/>
    <w:rsid w:val="007C2A1D"/>
    <w:rsid w:val="007C2C8C"/>
    <w:rsid w:val="007C4385"/>
    <w:rsid w:val="007C4600"/>
    <w:rsid w:val="007C4764"/>
    <w:rsid w:val="007D1FD1"/>
    <w:rsid w:val="007D3349"/>
    <w:rsid w:val="007D3734"/>
    <w:rsid w:val="007D37A6"/>
    <w:rsid w:val="007D3BA1"/>
    <w:rsid w:val="007D4FBF"/>
    <w:rsid w:val="007D66AD"/>
    <w:rsid w:val="007E2792"/>
    <w:rsid w:val="007E366A"/>
    <w:rsid w:val="007E563A"/>
    <w:rsid w:val="007E72CD"/>
    <w:rsid w:val="007E7C11"/>
    <w:rsid w:val="007F029A"/>
    <w:rsid w:val="007F0457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05714"/>
    <w:rsid w:val="00806B3B"/>
    <w:rsid w:val="008105FE"/>
    <w:rsid w:val="0081180E"/>
    <w:rsid w:val="00811E7F"/>
    <w:rsid w:val="00812EBF"/>
    <w:rsid w:val="00813C35"/>
    <w:rsid w:val="00815C8B"/>
    <w:rsid w:val="00817B10"/>
    <w:rsid w:val="00817FDA"/>
    <w:rsid w:val="00820079"/>
    <w:rsid w:val="008201E7"/>
    <w:rsid w:val="00824590"/>
    <w:rsid w:val="00824599"/>
    <w:rsid w:val="00826738"/>
    <w:rsid w:val="00826D43"/>
    <w:rsid w:val="00831467"/>
    <w:rsid w:val="00831600"/>
    <w:rsid w:val="00831C13"/>
    <w:rsid w:val="0083263A"/>
    <w:rsid w:val="00832834"/>
    <w:rsid w:val="00833B44"/>
    <w:rsid w:val="00834D3B"/>
    <w:rsid w:val="008356CF"/>
    <w:rsid w:val="00835BE8"/>
    <w:rsid w:val="008400D5"/>
    <w:rsid w:val="0084199E"/>
    <w:rsid w:val="00842566"/>
    <w:rsid w:val="00842E7C"/>
    <w:rsid w:val="00844530"/>
    <w:rsid w:val="00846FA1"/>
    <w:rsid w:val="00847CB2"/>
    <w:rsid w:val="00847E64"/>
    <w:rsid w:val="0085024F"/>
    <w:rsid w:val="008513B8"/>
    <w:rsid w:val="00853A28"/>
    <w:rsid w:val="00853E85"/>
    <w:rsid w:val="00854D57"/>
    <w:rsid w:val="00855F1F"/>
    <w:rsid w:val="008562F1"/>
    <w:rsid w:val="00856B1F"/>
    <w:rsid w:val="00857D78"/>
    <w:rsid w:val="0086114F"/>
    <w:rsid w:val="008615D6"/>
    <w:rsid w:val="00862FDB"/>
    <w:rsid w:val="00863F8C"/>
    <w:rsid w:val="00864210"/>
    <w:rsid w:val="00864EE1"/>
    <w:rsid w:val="008653DD"/>
    <w:rsid w:val="00866941"/>
    <w:rsid w:val="00866E7A"/>
    <w:rsid w:val="00867F62"/>
    <w:rsid w:val="00870950"/>
    <w:rsid w:val="00871148"/>
    <w:rsid w:val="00871FB2"/>
    <w:rsid w:val="00872BDC"/>
    <w:rsid w:val="00873143"/>
    <w:rsid w:val="00874483"/>
    <w:rsid w:val="00874DF9"/>
    <w:rsid w:val="00875AAF"/>
    <w:rsid w:val="00876841"/>
    <w:rsid w:val="00877B39"/>
    <w:rsid w:val="00877BD0"/>
    <w:rsid w:val="00877C72"/>
    <w:rsid w:val="00880F4C"/>
    <w:rsid w:val="00882D8D"/>
    <w:rsid w:val="0088452B"/>
    <w:rsid w:val="0088640A"/>
    <w:rsid w:val="00886BBE"/>
    <w:rsid w:val="008878E4"/>
    <w:rsid w:val="00890E08"/>
    <w:rsid w:val="00893476"/>
    <w:rsid w:val="008937A4"/>
    <w:rsid w:val="00893A76"/>
    <w:rsid w:val="00894010"/>
    <w:rsid w:val="008942B4"/>
    <w:rsid w:val="008946C0"/>
    <w:rsid w:val="00896CBC"/>
    <w:rsid w:val="00897E89"/>
    <w:rsid w:val="008A130E"/>
    <w:rsid w:val="008A2A80"/>
    <w:rsid w:val="008A2BED"/>
    <w:rsid w:val="008A4154"/>
    <w:rsid w:val="008A420C"/>
    <w:rsid w:val="008A4DBF"/>
    <w:rsid w:val="008B24F0"/>
    <w:rsid w:val="008B284C"/>
    <w:rsid w:val="008B2EAA"/>
    <w:rsid w:val="008B3E3D"/>
    <w:rsid w:val="008B621C"/>
    <w:rsid w:val="008B6775"/>
    <w:rsid w:val="008C051E"/>
    <w:rsid w:val="008C0E41"/>
    <w:rsid w:val="008C1397"/>
    <w:rsid w:val="008C32A9"/>
    <w:rsid w:val="008C3B0B"/>
    <w:rsid w:val="008C40E6"/>
    <w:rsid w:val="008C4D56"/>
    <w:rsid w:val="008C51DF"/>
    <w:rsid w:val="008C563F"/>
    <w:rsid w:val="008C60CF"/>
    <w:rsid w:val="008D10D8"/>
    <w:rsid w:val="008D12EB"/>
    <w:rsid w:val="008D21D7"/>
    <w:rsid w:val="008D2529"/>
    <w:rsid w:val="008D2FE4"/>
    <w:rsid w:val="008D35E3"/>
    <w:rsid w:val="008D5027"/>
    <w:rsid w:val="008D5DEB"/>
    <w:rsid w:val="008E006E"/>
    <w:rsid w:val="008E0DA0"/>
    <w:rsid w:val="008E1143"/>
    <w:rsid w:val="008E11F0"/>
    <w:rsid w:val="008E17F3"/>
    <w:rsid w:val="008E1A74"/>
    <w:rsid w:val="008E1EA0"/>
    <w:rsid w:val="008E1EC5"/>
    <w:rsid w:val="008E2ADB"/>
    <w:rsid w:val="008E2DE8"/>
    <w:rsid w:val="008E4674"/>
    <w:rsid w:val="008E5CE3"/>
    <w:rsid w:val="008E5F12"/>
    <w:rsid w:val="008E62DB"/>
    <w:rsid w:val="008F0650"/>
    <w:rsid w:val="008F2FBE"/>
    <w:rsid w:val="008F343C"/>
    <w:rsid w:val="008F369C"/>
    <w:rsid w:val="008F589F"/>
    <w:rsid w:val="008F59E4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64CA"/>
    <w:rsid w:val="00906D37"/>
    <w:rsid w:val="00910F04"/>
    <w:rsid w:val="009129E2"/>
    <w:rsid w:val="00912F76"/>
    <w:rsid w:val="0091371E"/>
    <w:rsid w:val="009143C0"/>
    <w:rsid w:val="00914FFA"/>
    <w:rsid w:val="009163C8"/>
    <w:rsid w:val="00920580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D2B"/>
    <w:rsid w:val="00953146"/>
    <w:rsid w:val="00955A7D"/>
    <w:rsid w:val="00955CA3"/>
    <w:rsid w:val="00955D6B"/>
    <w:rsid w:val="00956960"/>
    <w:rsid w:val="00956B9A"/>
    <w:rsid w:val="00960984"/>
    <w:rsid w:val="0096106B"/>
    <w:rsid w:val="00962796"/>
    <w:rsid w:val="0096289A"/>
    <w:rsid w:val="00962F85"/>
    <w:rsid w:val="009640EF"/>
    <w:rsid w:val="00964B4E"/>
    <w:rsid w:val="009659C2"/>
    <w:rsid w:val="00970A07"/>
    <w:rsid w:val="00970CBE"/>
    <w:rsid w:val="00970D12"/>
    <w:rsid w:val="0097126C"/>
    <w:rsid w:val="00971B79"/>
    <w:rsid w:val="009740BD"/>
    <w:rsid w:val="00975A1C"/>
    <w:rsid w:val="00980358"/>
    <w:rsid w:val="009812A1"/>
    <w:rsid w:val="009814BF"/>
    <w:rsid w:val="00981A0C"/>
    <w:rsid w:val="00981B6F"/>
    <w:rsid w:val="0098327E"/>
    <w:rsid w:val="0098370A"/>
    <w:rsid w:val="009839D3"/>
    <w:rsid w:val="00983E37"/>
    <w:rsid w:val="00987338"/>
    <w:rsid w:val="00991356"/>
    <w:rsid w:val="00991D12"/>
    <w:rsid w:val="009925ED"/>
    <w:rsid w:val="00993C0D"/>
    <w:rsid w:val="009940B9"/>
    <w:rsid w:val="00995607"/>
    <w:rsid w:val="00995AA6"/>
    <w:rsid w:val="00995B86"/>
    <w:rsid w:val="00995DAA"/>
    <w:rsid w:val="00996DBF"/>
    <w:rsid w:val="0099704F"/>
    <w:rsid w:val="009976AF"/>
    <w:rsid w:val="009A1E00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6414"/>
    <w:rsid w:val="009B71ED"/>
    <w:rsid w:val="009B72D7"/>
    <w:rsid w:val="009B75D6"/>
    <w:rsid w:val="009C309C"/>
    <w:rsid w:val="009C35A0"/>
    <w:rsid w:val="009C3B3D"/>
    <w:rsid w:val="009C762C"/>
    <w:rsid w:val="009D1CC6"/>
    <w:rsid w:val="009D20EF"/>
    <w:rsid w:val="009D30CE"/>
    <w:rsid w:val="009D34DB"/>
    <w:rsid w:val="009D46DD"/>
    <w:rsid w:val="009D50BF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13A"/>
    <w:rsid w:val="009F6ABB"/>
    <w:rsid w:val="009F6E5A"/>
    <w:rsid w:val="009F78E6"/>
    <w:rsid w:val="009F79F4"/>
    <w:rsid w:val="009F7B8C"/>
    <w:rsid w:val="009F7C44"/>
    <w:rsid w:val="00A003A5"/>
    <w:rsid w:val="00A029F0"/>
    <w:rsid w:val="00A03B15"/>
    <w:rsid w:val="00A05912"/>
    <w:rsid w:val="00A0764F"/>
    <w:rsid w:val="00A077FE"/>
    <w:rsid w:val="00A07E6C"/>
    <w:rsid w:val="00A1076A"/>
    <w:rsid w:val="00A11A42"/>
    <w:rsid w:val="00A12533"/>
    <w:rsid w:val="00A12C52"/>
    <w:rsid w:val="00A12DED"/>
    <w:rsid w:val="00A13FBC"/>
    <w:rsid w:val="00A15C40"/>
    <w:rsid w:val="00A16B64"/>
    <w:rsid w:val="00A1758F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275B"/>
    <w:rsid w:val="00A32DA2"/>
    <w:rsid w:val="00A3388A"/>
    <w:rsid w:val="00A34145"/>
    <w:rsid w:val="00A35B10"/>
    <w:rsid w:val="00A36884"/>
    <w:rsid w:val="00A378D7"/>
    <w:rsid w:val="00A40136"/>
    <w:rsid w:val="00A40391"/>
    <w:rsid w:val="00A4156B"/>
    <w:rsid w:val="00A41C46"/>
    <w:rsid w:val="00A44D27"/>
    <w:rsid w:val="00A451A6"/>
    <w:rsid w:val="00A45C6F"/>
    <w:rsid w:val="00A45EE0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115"/>
    <w:rsid w:val="00A652F2"/>
    <w:rsid w:val="00A65AA2"/>
    <w:rsid w:val="00A65E5D"/>
    <w:rsid w:val="00A66F89"/>
    <w:rsid w:val="00A67BEE"/>
    <w:rsid w:val="00A67DE5"/>
    <w:rsid w:val="00A701C0"/>
    <w:rsid w:val="00A70465"/>
    <w:rsid w:val="00A7316A"/>
    <w:rsid w:val="00A743AD"/>
    <w:rsid w:val="00A74D39"/>
    <w:rsid w:val="00A75141"/>
    <w:rsid w:val="00A77E5B"/>
    <w:rsid w:val="00A8027E"/>
    <w:rsid w:val="00A802FB"/>
    <w:rsid w:val="00A806D0"/>
    <w:rsid w:val="00A82CCD"/>
    <w:rsid w:val="00A82F9F"/>
    <w:rsid w:val="00A8434A"/>
    <w:rsid w:val="00A8589C"/>
    <w:rsid w:val="00A8615D"/>
    <w:rsid w:val="00A87B25"/>
    <w:rsid w:val="00A928AF"/>
    <w:rsid w:val="00A94E5F"/>
    <w:rsid w:val="00A95347"/>
    <w:rsid w:val="00A961CE"/>
    <w:rsid w:val="00A96C3B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AE8"/>
    <w:rsid w:val="00AB0D85"/>
    <w:rsid w:val="00AB1EFC"/>
    <w:rsid w:val="00AB22DA"/>
    <w:rsid w:val="00AB36D8"/>
    <w:rsid w:val="00AB4651"/>
    <w:rsid w:val="00AB4A33"/>
    <w:rsid w:val="00AB4AD7"/>
    <w:rsid w:val="00AB5264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6A8"/>
    <w:rsid w:val="00AE076B"/>
    <w:rsid w:val="00AE0938"/>
    <w:rsid w:val="00AE1635"/>
    <w:rsid w:val="00AE2546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1E11"/>
    <w:rsid w:val="00B04854"/>
    <w:rsid w:val="00B05455"/>
    <w:rsid w:val="00B06367"/>
    <w:rsid w:val="00B0713C"/>
    <w:rsid w:val="00B07C42"/>
    <w:rsid w:val="00B11C1B"/>
    <w:rsid w:val="00B11F24"/>
    <w:rsid w:val="00B125A1"/>
    <w:rsid w:val="00B138DD"/>
    <w:rsid w:val="00B13C49"/>
    <w:rsid w:val="00B15255"/>
    <w:rsid w:val="00B15E4F"/>
    <w:rsid w:val="00B16AB4"/>
    <w:rsid w:val="00B17708"/>
    <w:rsid w:val="00B204D2"/>
    <w:rsid w:val="00B21AF5"/>
    <w:rsid w:val="00B23AAE"/>
    <w:rsid w:val="00B2489A"/>
    <w:rsid w:val="00B2769F"/>
    <w:rsid w:val="00B27E13"/>
    <w:rsid w:val="00B3022D"/>
    <w:rsid w:val="00B32224"/>
    <w:rsid w:val="00B324FC"/>
    <w:rsid w:val="00B33769"/>
    <w:rsid w:val="00B35DE4"/>
    <w:rsid w:val="00B35F93"/>
    <w:rsid w:val="00B3642C"/>
    <w:rsid w:val="00B436FC"/>
    <w:rsid w:val="00B43886"/>
    <w:rsid w:val="00B43CF4"/>
    <w:rsid w:val="00B46832"/>
    <w:rsid w:val="00B47BA1"/>
    <w:rsid w:val="00B47D5C"/>
    <w:rsid w:val="00B47F55"/>
    <w:rsid w:val="00B51923"/>
    <w:rsid w:val="00B53534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662EF"/>
    <w:rsid w:val="00B67828"/>
    <w:rsid w:val="00B70F26"/>
    <w:rsid w:val="00B7227F"/>
    <w:rsid w:val="00B727B0"/>
    <w:rsid w:val="00B72FDD"/>
    <w:rsid w:val="00B732A2"/>
    <w:rsid w:val="00B7571C"/>
    <w:rsid w:val="00B75A87"/>
    <w:rsid w:val="00B760B9"/>
    <w:rsid w:val="00B76871"/>
    <w:rsid w:val="00B81323"/>
    <w:rsid w:val="00B820F0"/>
    <w:rsid w:val="00B82FF8"/>
    <w:rsid w:val="00B83CFD"/>
    <w:rsid w:val="00B875CB"/>
    <w:rsid w:val="00B90669"/>
    <w:rsid w:val="00B90B67"/>
    <w:rsid w:val="00B91065"/>
    <w:rsid w:val="00B91DE5"/>
    <w:rsid w:val="00B92D40"/>
    <w:rsid w:val="00B93E47"/>
    <w:rsid w:val="00B95778"/>
    <w:rsid w:val="00B95DBC"/>
    <w:rsid w:val="00BA170C"/>
    <w:rsid w:val="00BA236C"/>
    <w:rsid w:val="00BA2CDA"/>
    <w:rsid w:val="00BA4374"/>
    <w:rsid w:val="00BA552C"/>
    <w:rsid w:val="00BA7870"/>
    <w:rsid w:val="00BA7A69"/>
    <w:rsid w:val="00BB0457"/>
    <w:rsid w:val="00BB0993"/>
    <w:rsid w:val="00BB1F8E"/>
    <w:rsid w:val="00BB2D68"/>
    <w:rsid w:val="00BB4C00"/>
    <w:rsid w:val="00BB5435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D55D8"/>
    <w:rsid w:val="00BE0801"/>
    <w:rsid w:val="00BE090A"/>
    <w:rsid w:val="00BE19BD"/>
    <w:rsid w:val="00BE24DE"/>
    <w:rsid w:val="00BE4478"/>
    <w:rsid w:val="00BE5AAC"/>
    <w:rsid w:val="00BE7F43"/>
    <w:rsid w:val="00BF0D38"/>
    <w:rsid w:val="00BF17AA"/>
    <w:rsid w:val="00BF1BA0"/>
    <w:rsid w:val="00BF3152"/>
    <w:rsid w:val="00BF41DB"/>
    <w:rsid w:val="00BF5D93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6E51"/>
    <w:rsid w:val="00C070BC"/>
    <w:rsid w:val="00C07955"/>
    <w:rsid w:val="00C10DA0"/>
    <w:rsid w:val="00C12943"/>
    <w:rsid w:val="00C12CB5"/>
    <w:rsid w:val="00C16871"/>
    <w:rsid w:val="00C202E9"/>
    <w:rsid w:val="00C20375"/>
    <w:rsid w:val="00C21B53"/>
    <w:rsid w:val="00C2230F"/>
    <w:rsid w:val="00C22A00"/>
    <w:rsid w:val="00C23167"/>
    <w:rsid w:val="00C23935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57FD"/>
    <w:rsid w:val="00C35DD7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19D7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66079"/>
    <w:rsid w:val="00C675C2"/>
    <w:rsid w:val="00C71108"/>
    <w:rsid w:val="00C73D33"/>
    <w:rsid w:val="00C742C3"/>
    <w:rsid w:val="00C75CCD"/>
    <w:rsid w:val="00C768ED"/>
    <w:rsid w:val="00C7739B"/>
    <w:rsid w:val="00C77623"/>
    <w:rsid w:val="00C81A68"/>
    <w:rsid w:val="00C82859"/>
    <w:rsid w:val="00C8290F"/>
    <w:rsid w:val="00C85B54"/>
    <w:rsid w:val="00C85C69"/>
    <w:rsid w:val="00C86415"/>
    <w:rsid w:val="00C87ED2"/>
    <w:rsid w:val="00C9472C"/>
    <w:rsid w:val="00C94EAB"/>
    <w:rsid w:val="00C95B26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2841"/>
    <w:rsid w:val="00CB3362"/>
    <w:rsid w:val="00CB38E1"/>
    <w:rsid w:val="00CB39A5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C6F73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21DF"/>
    <w:rsid w:val="00CE2265"/>
    <w:rsid w:val="00CE2746"/>
    <w:rsid w:val="00CE2927"/>
    <w:rsid w:val="00CE316D"/>
    <w:rsid w:val="00CE422A"/>
    <w:rsid w:val="00CE5FD0"/>
    <w:rsid w:val="00CE600A"/>
    <w:rsid w:val="00CE60E4"/>
    <w:rsid w:val="00CE690F"/>
    <w:rsid w:val="00CE72C7"/>
    <w:rsid w:val="00CE7F50"/>
    <w:rsid w:val="00CF0214"/>
    <w:rsid w:val="00CF105F"/>
    <w:rsid w:val="00CF177E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6E1"/>
    <w:rsid w:val="00D02AA2"/>
    <w:rsid w:val="00D0319E"/>
    <w:rsid w:val="00D04903"/>
    <w:rsid w:val="00D0495F"/>
    <w:rsid w:val="00D05D01"/>
    <w:rsid w:val="00D06506"/>
    <w:rsid w:val="00D07263"/>
    <w:rsid w:val="00D077DF"/>
    <w:rsid w:val="00D07897"/>
    <w:rsid w:val="00D10263"/>
    <w:rsid w:val="00D103FF"/>
    <w:rsid w:val="00D10E71"/>
    <w:rsid w:val="00D1278E"/>
    <w:rsid w:val="00D12E0C"/>
    <w:rsid w:val="00D1420C"/>
    <w:rsid w:val="00D15908"/>
    <w:rsid w:val="00D16064"/>
    <w:rsid w:val="00D163E3"/>
    <w:rsid w:val="00D17E08"/>
    <w:rsid w:val="00D202CC"/>
    <w:rsid w:val="00D23A09"/>
    <w:rsid w:val="00D25A47"/>
    <w:rsid w:val="00D310DC"/>
    <w:rsid w:val="00D31C48"/>
    <w:rsid w:val="00D321C9"/>
    <w:rsid w:val="00D3300D"/>
    <w:rsid w:val="00D33DDC"/>
    <w:rsid w:val="00D344E4"/>
    <w:rsid w:val="00D34601"/>
    <w:rsid w:val="00D35A18"/>
    <w:rsid w:val="00D36D1E"/>
    <w:rsid w:val="00D432E9"/>
    <w:rsid w:val="00D44A2E"/>
    <w:rsid w:val="00D45811"/>
    <w:rsid w:val="00D46787"/>
    <w:rsid w:val="00D46873"/>
    <w:rsid w:val="00D469CF"/>
    <w:rsid w:val="00D477BD"/>
    <w:rsid w:val="00D52745"/>
    <w:rsid w:val="00D53452"/>
    <w:rsid w:val="00D5638B"/>
    <w:rsid w:val="00D60844"/>
    <w:rsid w:val="00D615EB"/>
    <w:rsid w:val="00D61858"/>
    <w:rsid w:val="00D62C30"/>
    <w:rsid w:val="00D648DF"/>
    <w:rsid w:val="00D64B39"/>
    <w:rsid w:val="00D65064"/>
    <w:rsid w:val="00D659B6"/>
    <w:rsid w:val="00D66347"/>
    <w:rsid w:val="00D668A1"/>
    <w:rsid w:val="00D66C12"/>
    <w:rsid w:val="00D67163"/>
    <w:rsid w:val="00D67712"/>
    <w:rsid w:val="00D702E2"/>
    <w:rsid w:val="00D704AE"/>
    <w:rsid w:val="00D71EFF"/>
    <w:rsid w:val="00D72413"/>
    <w:rsid w:val="00D727C7"/>
    <w:rsid w:val="00D72BA9"/>
    <w:rsid w:val="00D73AD9"/>
    <w:rsid w:val="00D7431A"/>
    <w:rsid w:val="00D75D17"/>
    <w:rsid w:val="00D76E74"/>
    <w:rsid w:val="00D77AB4"/>
    <w:rsid w:val="00D828AE"/>
    <w:rsid w:val="00D84186"/>
    <w:rsid w:val="00D84482"/>
    <w:rsid w:val="00D84570"/>
    <w:rsid w:val="00D84941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C64"/>
    <w:rsid w:val="00DA5EE9"/>
    <w:rsid w:val="00DA7AEF"/>
    <w:rsid w:val="00DB017F"/>
    <w:rsid w:val="00DB01C7"/>
    <w:rsid w:val="00DB04C7"/>
    <w:rsid w:val="00DB2060"/>
    <w:rsid w:val="00DB2118"/>
    <w:rsid w:val="00DB309A"/>
    <w:rsid w:val="00DB3238"/>
    <w:rsid w:val="00DB61F9"/>
    <w:rsid w:val="00DC0188"/>
    <w:rsid w:val="00DC2227"/>
    <w:rsid w:val="00DC31A7"/>
    <w:rsid w:val="00DC3698"/>
    <w:rsid w:val="00DC46D6"/>
    <w:rsid w:val="00DC54A4"/>
    <w:rsid w:val="00DD005F"/>
    <w:rsid w:val="00DD2421"/>
    <w:rsid w:val="00DD454C"/>
    <w:rsid w:val="00DD454F"/>
    <w:rsid w:val="00DD4606"/>
    <w:rsid w:val="00DD60A5"/>
    <w:rsid w:val="00DD6ED1"/>
    <w:rsid w:val="00DD755E"/>
    <w:rsid w:val="00DE08BF"/>
    <w:rsid w:val="00DE0A5D"/>
    <w:rsid w:val="00DE154A"/>
    <w:rsid w:val="00DE18DE"/>
    <w:rsid w:val="00DE196D"/>
    <w:rsid w:val="00DE21D4"/>
    <w:rsid w:val="00DE2F1C"/>
    <w:rsid w:val="00DE38A0"/>
    <w:rsid w:val="00DE3934"/>
    <w:rsid w:val="00DE3D1F"/>
    <w:rsid w:val="00DE4BE7"/>
    <w:rsid w:val="00DE724D"/>
    <w:rsid w:val="00DE7253"/>
    <w:rsid w:val="00DE75D5"/>
    <w:rsid w:val="00DE7FBB"/>
    <w:rsid w:val="00DF0190"/>
    <w:rsid w:val="00DF01AA"/>
    <w:rsid w:val="00DF02CC"/>
    <w:rsid w:val="00DF09D7"/>
    <w:rsid w:val="00DF0FD1"/>
    <w:rsid w:val="00DF1903"/>
    <w:rsid w:val="00DF2591"/>
    <w:rsid w:val="00DF31AE"/>
    <w:rsid w:val="00DF62CC"/>
    <w:rsid w:val="00DF6FBD"/>
    <w:rsid w:val="00DF7500"/>
    <w:rsid w:val="00DF7CCE"/>
    <w:rsid w:val="00E00763"/>
    <w:rsid w:val="00E00981"/>
    <w:rsid w:val="00E00D75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188D"/>
    <w:rsid w:val="00E23C2A"/>
    <w:rsid w:val="00E25F4E"/>
    <w:rsid w:val="00E30611"/>
    <w:rsid w:val="00E30ADD"/>
    <w:rsid w:val="00E33C33"/>
    <w:rsid w:val="00E34DB1"/>
    <w:rsid w:val="00E36CF6"/>
    <w:rsid w:val="00E40505"/>
    <w:rsid w:val="00E4429E"/>
    <w:rsid w:val="00E45468"/>
    <w:rsid w:val="00E45539"/>
    <w:rsid w:val="00E467E2"/>
    <w:rsid w:val="00E50FDE"/>
    <w:rsid w:val="00E5140A"/>
    <w:rsid w:val="00E51BFE"/>
    <w:rsid w:val="00E54E54"/>
    <w:rsid w:val="00E5549A"/>
    <w:rsid w:val="00E558EE"/>
    <w:rsid w:val="00E566E2"/>
    <w:rsid w:val="00E57202"/>
    <w:rsid w:val="00E57380"/>
    <w:rsid w:val="00E578D6"/>
    <w:rsid w:val="00E60758"/>
    <w:rsid w:val="00E62013"/>
    <w:rsid w:val="00E62314"/>
    <w:rsid w:val="00E64213"/>
    <w:rsid w:val="00E64D6B"/>
    <w:rsid w:val="00E64F59"/>
    <w:rsid w:val="00E66ACD"/>
    <w:rsid w:val="00E67660"/>
    <w:rsid w:val="00E70DE4"/>
    <w:rsid w:val="00E71C97"/>
    <w:rsid w:val="00E73060"/>
    <w:rsid w:val="00E7346A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384D"/>
    <w:rsid w:val="00EA3ED4"/>
    <w:rsid w:val="00EA3F05"/>
    <w:rsid w:val="00EA644F"/>
    <w:rsid w:val="00EA70FC"/>
    <w:rsid w:val="00EB088A"/>
    <w:rsid w:val="00EB20D0"/>
    <w:rsid w:val="00EB2462"/>
    <w:rsid w:val="00EB2FAC"/>
    <w:rsid w:val="00EB3167"/>
    <w:rsid w:val="00EB4CE6"/>
    <w:rsid w:val="00EB7E38"/>
    <w:rsid w:val="00EC015E"/>
    <w:rsid w:val="00EC0F66"/>
    <w:rsid w:val="00EC3216"/>
    <w:rsid w:val="00EC4571"/>
    <w:rsid w:val="00EC578D"/>
    <w:rsid w:val="00EC58DD"/>
    <w:rsid w:val="00EC5E00"/>
    <w:rsid w:val="00EC68D3"/>
    <w:rsid w:val="00EC698C"/>
    <w:rsid w:val="00EC76FB"/>
    <w:rsid w:val="00ED0895"/>
    <w:rsid w:val="00ED1656"/>
    <w:rsid w:val="00ED28DA"/>
    <w:rsid w:val="00ED3BFA"/>
    <w:rsid w:val="00ED4559"/>
    <w:rsid w:val="00ED5404"/>
    <w:rsid w:val="00ED5AFD"/>
    <w:rsid w:val="00ED6586"/>
    <w:rsid w:val="00ED7E93"/>
    <w:rsid w:val="00EE05A6"/>
    <w:rsid w:val="00EE1DE1"/>
    <w:rsid w:val="00EE2299"/>
    <w:rsid w:val="00EE255D"/>
    <w:rsid w:val="00EE2C8D"/>
    <w:rsid w:val="00EE42F0"/>
    <w:rsid w:val="00EE4587"/>
    <w:rsid w:val="00EE520E"/>
    <w:rsid w:val="00EE5C17"/>
    <w:rsid w:val="00EE7E26"/>
    <w:rsid w:val="00EF4464"/>
    <w:rsid w:val="00EF4504"/>
    <w:rsid w:val="00EF4839"/>
    <w:rsid w:val="00EF6737"/>
    <w:rsid w:val="00EF6C54"/>
    <w:rsid w:val="00EF6C7D"/>
    <w:rsid w:val="00EF6EF2"/>
    <w:rsid w:val="00F00A69"/>
    <w:rsid w:val="00F00BE7"/>
    <w:rsid w:val="00F01D16"/>
    <w:rsid w:val="00F01FE6"/>
    <w:rsid w:val="00F04F73"/>
    <w:rsid w:val="00F0509B"/>
    <w:rsid w:val="00F05766"/>
    <w:rsid w:val="00F05AE4"/>
    <w:rsid w:val="00F07F1E"/>
    <w:rsid w:val="00F10B27"/>
    <w:rsid w:val="00F12616"/>
    <w:rsid w:val="00F14896"/>
    <w:rsid w:val="00F14E65"/>
    <w:rsid w:val="00F156E1"/>
    <w:rsid w:val="00F160FA"/>
    <w:rsid w:val="00F161A5"/>
    <w:rsid w:val="00F16850"/>
    <w:rsid w:val="00F16F41"/>
    <w:rsid w:val="00F17FE5"/>
    <w:rsid w:val="00F210F7"/>
    <w:rsid w:val="00F2117D"/>
    <w:rsid w:val="00F2201F"/>
    <w:rsid w:val="00F23E31"/>
    <w:rsid w:val="00F254E1"/>
    <w:rsid w:val="00F266DD"/>
    <w:rsid w:val="00F26BF7"/>
    <w:rsid w:val="00F31645"/>
    <w:rsid w:val="00F31BF7"/>
    <w:rsid w:val="00F31D34"/>
    <w:rsid w:val="00F3273C"/>
    <w:rsid w:val="00F32A36"/>
    <w:rsid w:val="00F34A5D"/>
    <w:rsid w:val="00F35CFD"/>
    <w:rsid w:val="00F36799"/>
    <w:rsid w:val="00F376BD"/>
    <w:rsid w:val="00F403B0"/>
    <w:rsid w:val="00F41EC7"/>
    <w:rsid w:val="00F424B7"/>
    <w:rsid w:val="00F42B72"/>
    <w:rsid w:val="00F42EF3"/>
    <w:rsid w:val="00F44CE8"/>
    <w:rsid w:val="00F44F50"/>
    <w:rsid w:val="00F452F8"/>
    <w:rsid w:val="00F46328"/>
    <w:rsid w:val="00F46F39"/>
    <w:rsid w:val="00F47D6D"/>
    <w:rsid w:val="00F502E2"/>
    <w:rsid w:val="00F50C76"/>
    <w:rsid w:val="00F5131F"/>
    <w:rsid w:val="00F5156A"/>
    <w:rsid w:val="00F53682"/>
    <w:rsid w:val="00F54267"/>
    <w:rsid w:val="00F5479B"/>
    <w:rsid w:val="00F55907"/>
    <w:rsid w:val="00F60FE7"/>
    <w:rsid w:val="00F61B00"/>
    <w:rsid w:val="00F61B53"/>
    <w:rsid w:val="00F62FA9"/>
    <w:rsid w:val="00F633B4"/>
    <w:rsid w:val="00F6426C"/>
    <w:rsid w:val="00F64B87"/>
    <w:rsid w:val="00F664AE"/>
    <w:rsid w:val="00F66A6B"/>
    <w:rsid w:val="00F66BCF"/>
    <w:rsid w:val="00F67AC7"/>
    <w:rsid w:val="00F67F68"/>
    <w:rsid w:val="00F70CA7"/>
    <w:rsid w:val="00F71589"/>
    <w:rsid w:val="00F724BB"/>
    <w:rsid w:val="00F72D73"/>
    <w:rsid w:val="00F73554"/>
    <w:rsid w:val="00F74DB3"/>
    <w:rsid w:val="00F75061"/>
    <w:rsid w:val="00F7530A"/>
    <w:rsid w:val="00F75325"/>
    <w:rsid w:val="00F756E4"/>
    <w:rsid w:val="00F7619D"/>
    <w:rsid w:val="00F76C78"/>
    <w:rsid w:val="00F82417"/>
    <w:rsid w:val="00F83775"/>
    <w:rsid w:val="00F84149"/>
    <w:rsid w:val="00F8488F"/>
    <w:rsid w:val="00F852DD"/>
    <w:rsid w:val="00F85421"/>
    <w:rsid w:val="00F87652"/>
    <w:rsid w:val="00F8790C"/>
    <w:rsid w:val="00F87DCC"/>
    <w:rsid w:val="00F92387"/>
    <w:rsid w:val="00F930DD"/>
    <w:rsid w:val="00F96233"/>
    <w:rsid w:val="00F9666F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ABB"/>
    <w:rsid w:val="00FB3F4E"/>
    <w:rsid w:val="00FB61FE"/>
    <w:rsid w:val="00FB645A"/>
    <w:rsid w:val="00FB668A"/>
    <w:rsid w:val="00FB6FCA"/>
    <w:rsid w:val="00FC0029"/>
    <w:rsid w:val="00FC0336"/>
    <w:rsid w:val="00FC0840"/>
    <w:rsid w:val="00FC255F"/>
    <w:rsid w:val="00FC366A"/>
    <w:rsid w:val="00FC53C2"/>
    <w:rsid w:val="00FC54FE"/>
    <w:rsid w:val="00FD00BB"/>
    <w:rsid w:val="00FD1F53"/>
    <w:rsid w:val="00FD309B"/>
    <w:rsid w:val="00FD398E"/>
    <w:rsid w:val="00FD3DAB"/>
    <w:rsid w:val="00FD4903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29C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9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">
    <w:name w:val="Обычный РАБОТЫ"/>
    <w:basedOn w:val="Normal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Normal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53F28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FA3C2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A3C20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F0630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80804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90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3258</TotalTime>
  <Pages>2</Pages>
  <Words>697</Words>
  <Characters>3979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User</cp:lastModifiedBy>
  <cp:revision>1047</cp:revision>
  <cp:lastPrinted>2025-04-11T09:20:00Z</cp:lastPrinted>
  <dcterms:created xsi:type="dcterms:W3CDTF">2020-08-05T08:43:00Z</dcterms:created>
  <dcterms:modified xsi:type="dcterms:W3CDTF">2025-06-09T05:18:00Z</dcterms:modified>
</cp:coreProperties>
</file>